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2D3" w:rsidRDefault="00BA5613" w:rsidP="00057E85">
      <w:pPr>
        <w:pStyle w:val="Figure"/>
        <w:jc w:val="left"/>
      </w:pPr>
      <w:r>
        <w:rPr>
          <w:rFonts w:hint="eastAsia"/>
          <w:noProof/>
        </w:rPr>
        <w:drawing>
          <wp:inline distT="0" distB="0" distL="0" distR="0">
            <wp:extent cx="2321560" cy="1129030"/>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321560" cy="1129030"/>
                    </a:xfrm>
                    <a:prstGeom prst="rect">
                      <a:avLst/>
                    </a:prstGeom>
                    <a:noFill/>
                    <a:ln w="9525">
                      <a:noFill/>
                      <a:miter lim="800000"/>
                      <a:headEnd/>
                      <a:tailEnd/>
                    </a:ln>
                  </pic:spPr>
                </pic:pic>
              </a:graphicData>
            </a:graphic>
          </wp:inline>
        </w:drawing>
      </w:r>
    </w:p>
    <w:p w:rsidR="00057E85" w:rsidRDefault="00057E85" w:rsidP="00057E85"/>
    <w:p w:rsidR="007212D3" w:rsidRDefault="007212D3" w:rsidP="00057E85"/>
    <w:p w:rsidR="00057E85" w:rsidRPr="00057E85" w:rsidRDefault="00057E85" w:rsidP="00057E85"/>
    <w:p w:rsidR="007212D3" w:rsidRDefault="007212D3">
      <w:pPr>
        <w:rPr>
          <w:rFonts w:cs="Times New Roman"/>
          <w:szCs w:val="24"/>
        </w:rPr>
      </w:pPr>
    </w:p>
    <w:p w:rsidR="007212D3" w:rsidRDefault="00CB2DDE" w:rsidP="00845CBA">
      <w:pPr>
        <w:pStyle w:val="af0"/>
        <w:spacing w:before="120" w:after="120"/>
      </w:pPr>
      <w:r>
        <w:rPr>
          <w:rFonts w:hint="eastAsia"/>
        </w:rPr>
        <w:t>PD3</w:t>
      </w:r>
      <w:r w:rsidR="007212D3">
        <w:t xml:space="preserve"> Firmware Upgrade Guide</w:t>
      </w:r>
      <w:r w:rsidR="003D119E">
        <w:rPr>
          <w:rFonts w:hint="eastAsia"/>
        </w:rPr>
        <w:t xml:space="preserve"> </w:t>
      </w:r>
    </w:p>
    <w:p w:rsidR="007212D3" w:rsidRPr="00EE37EB" w:rsidRDefault="007212D3">
      <w:pPr>
        <w:ind w:left="420"/>
        <w:rPr>
          <w:rFonts w:cs="Times New Roman"/>
          <w:szCs w:val="24"/>
        </w:rPr>
      </w:pPr>
    </w:p>
    <w:p w:rsidR="007212D3" w:rsidRPr="003D119E"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ind w:left="420"/>
        <w:rPr>
          <w:rFonts w:cs="Times New Roman"/>
          <w:szCs w:val="24"/>
        </w:rPr>
      </w:pPr>
    </w:p>
    <w:p w:rsidR="007212D3" w:rsidRDefault="007212D3">
      <w:pPr>
        <w:jc w:val="right"/>
        <w:rPr>
          <w:rFonts w:cs="Times New Roman"/>
          <w:szCs w:val="24"/>
        </w:rPr>
      </w:pPr>
      <w:r>
        <w:rPr>
          <w:rFonts w:cs="Times New Roman"/>
          <w:szCs w:val="24"/>
        </w:rPr>
        <w:t>Document Version: R</w:t>
      </w:r>
      <w:r w:rsidR="0039620E">
        <w:rPr>
          <w:rFonts w:cs="Times New Roman" w:hint="eastAsia"/>
          <w:szCs w:val="24"/>
        </w:rPr>
        <w:t>1.</w:t>
      </w:r>
      <w:r w:rsidR="00B273BA">
        <w:rPr>
          <w:rFonts w:cs="Times New Roman" w:hint="eastAsia"/>
          <w:szCs w:val="24"/>
        </w:rPr>
        <w:t>2</w:t>
      </w:r>
      <w:r w:rsidR="00AB0903">
        <w:rPr>
          <w:rFonts w:cs="Times New Roman" w:hint="eastAsia"/>
          <w:szCs w:val="24"/>
        </w:rPr>
        <w:t>.1</w:t>
      </w:r>
      <w:r>
        <w:rPr>
          <w:rFonts w:cs="Times New Roman"/>
          <w:szCs w:val="24"/>
        </w:rPr>
        <w:t xml:space="preserve"> </w:t>
      </w:r>
    </w:p>
    <w:p w:rsidR="007212D3" w:rsidRDefault="007212D3">
      <w:pPr>
        <w:jc w:val="right"/>
        <w:rPr>
          <w:rFonts w:cs="Times New Roman"/>
          <w:szCs w:val="24"/>
        </w:rPr>
      </w:pPr>
      <w:r>
        <w:rPr>
          <w:rFonts w:cs="Times New Roman"/>
          <w:szCs w:val="24"/>
        </w:rPr>
        <w:t xml:space="preserve">Release Date: </w:t>
      </w:r>
      <w:r w:rsidR="00B273BA">
        <w:rPr>
          <w:rFonts w:cs="Times New Roman" w:hint="eastAsia"/>
          <w:szCs w:val="24"/>
        </w:rPr>
        <w:t>1</w:t>
      </w:r>
      <w:r w:rsidR="009F435B">
        <w:rPr>
          <w:rFonts w:cs="Times New Roman"/>
          <w:szCs w:val="24"/>
        </w:rPr>
        <w:t>-201</w:t>
      </w:r>
      <w:r w:rsidR="00AB0903">
        <w:rPr>
          <w:rFonts w:cs="Times New Roman" w:hint="eastAsia"/>
          <w:szCs w:val="24"/>
        </w:rPr>
        <w:t>5</w:t>
      </w:r>
      <w:r>
        <w:rPr>
          <w:rFonts w:cs="Times New Roman"/>
          <w:szCs w:val="24"/>
        </w:rPr>
        <w:t xml:space="preserve"> </w:t>
      </w:r>
    </w:p>
    <w:p w:rsidR="007212D3" w:rsidRDefault="007212D3">
      <w:pPr>
        <w:ind w:left="420"/>
        <w:rPr>
          <w:rFonts w:cs="Times New Roman"/>
          <w:szCs w:val="24"/>
        </w:rPr>
      </w:pPr>
    </w:p>
    <w:p w:rsidR="007212D3" w:rsidRPr="006050B8" w:rsidRDefault="007212D3">
      <w:pPr>
        <w:rPr>
          <w:rFonts w:cs="Times New Roman"/>
          <w:szCs w:val="24"/>
        </w:rPr>
        <w:sectPr w:rsidR="007212D3" w:rsidRPr="006050B8" w:rsidSect="005D5F99">
          <w:headerReference w:type="even" r:id="rId10"/>
          <w:headerReference w:type="default" r:id="rId11"/>
          <w:footerReference w:type="even" r:id="rId12"/>
          <w:footerReference w:type="default" r:id="rId13"/>
          <w:headerReference w:type="first" r:id="rId14"/>
          <w:type w:val="oddPage"/>
          <w:pgSz w:w="11906" w:h="16838" w:code="9"/>
          <w:pgMar w:top="1134" w:right="1134" w:bottom="1134" w:left="1134" w:header="851" w:footer="851" w:gutter="0"/>
          <w:pgNumType w:start="1"/>
          <w:cols w:space="425"/>
          <w:titlePg/>
          <w:docGrid w:linePitch="312"/>
        </w:sectPr>
      </w:pPr>
    </w:p>
    <w:p w:rsidR="007212D3" w:rsidRDefault="007212D3" w:rsidP="00057E85">
      <w:pPr>
        <w:pStyle w:val="21"/>
      </w:pPr>
      <w:r>
        <w:lastRenderedPageBreak/>
        <w:t>Copyright Information</w:t>
      </w:r>
    </w:p>
    <w:p w:rsidR="007212D3" w:rsidRDefault="007212D3">
      <w:pPr>
        <w:rPr>
          <w:rFonts w:cs="Times New Roman"/>
          <w:szCs w:val="24"/>
        </w:rPr>
      </w:pPr>
      <w:r>
        <w:rPr>
          <w:rFonts w:cs="Times New Roman"/>
          <w:szCs w:val="24"/>
        </w:rPr>
        <w:t xml:space="preserve">Hytera is the trademark or registered trademark of Hytera Communications Co., Ltd. (the Company) in PRC and/or other countries or areas. The Company retains the ownership of its trademarks and product names. All other trademarks and/or product names that may be used in this manual are properties of their respective owners. </w:t>
      </w:r>
    </w:p>
    <w:p w:rsidR="007212D3" w:rsidRDefault="007212D3">
      <w:pPr>
        <w:rPr>
          <w:rFonts w:cs="Times New Roman"/>
          <w:szCs w:val="24"/>
        </w:rPr>
      </w:pPr>
    </w:p>
    <w:p w:rsidR="007212D3" w:rsidRDefault="007212D3">
      <w:pPr>
        <w:rPr>
          <w:rFonts w:cs="Times New Roman"/>
          <w:szCs w:val="24"/>
        </w:rPr>
      </w:pPr>
      <w:r>
        <w:rPr>
          <w:rFonts w:cs="Times New Roman"/>
          <w:szCs w:val="24"/>
        </w:rPr>
        <w:t xml:space="preserve">The product described in this manual may include the Company’s computer programs stored in memory or other media. Laws in PRC and/or other countries or areas protect the exclusive rights of the Company with respect to its computer programs. The purchase of this product shall not be deemed to grant, either directly or by implication, any rights to the purchaser regarding the Company’s computer programs. Any of the Company’s computer programs may not be copied, modified, distributed, decompiled, or reverse-engineered in any manner without the prior written consent of the Company. </w:t>
      </w:r>
    </w:p>
    <w:p w:rsidR="007212D3" w:rsidRDefault="007212D3">
      <w:pPr>
        <w:rPr>
          <w:rFonts w:cs="Times New Roman"/>
          <w:szCs w:val="24"/>
        </w:rPr>
      </w:pPr>
    </w:p>
    <w:p w:rsidR="007212D3" w:rsidRDefault="007212D3" w:rsidP="00057E85">
      <w:pPr>
        <w:pStyle w:val="21"/>
      </w:pPr>
      <w:r>
        <w:t>Disclaimer</w:t>
      </w:r>
    </w:p>
    <w:p w:rsidR="007212D3" w:rsidRDefault="007212D3">
      <w:pPr>
        <w:rPr>
          <w:rFonts w:cs="Times New Roman"/>
          <w:szCs w:val="24"/>
        </w:rPr>
      </w:pPr>
      <w:r>
        <w:rPr>
          <w:rFonts w:cs="Times New Roman"/>
          <w:szCs w:val="24"/>
        </w:rPr>
        <w:t xml:space="preserve">The Company endeavors to achieve the accuracy and completeness of this manual, but no warranty of accuracy or reliability is given. All the specifications and designs are subject to change without notice due to continuous technology development. No part of this manual may be copied, modified, translated, or distributed in any manner without the express written permission of us. </w:t>
      </w:r>
    </w:p>
    <w:p w:rsidR="007212D3" w:rsidRDefault="007212D3">
      <w:pPr>
        <w:rPr>
          <w:rFonts w:cs="Times New Roman"/>
          <w:szCs w:val="24"/>
        </w:rPr>
      </w:pPr>
    </w:p>
    <w:p w:rsidR="007212D3" w:rsidRDefault="007212D3">
      <w:pPr>
        <w:rPr>
          <w:rFonts w:cs="Times New Roman"/>
          <w:szCs w:val="24"/>
        </w:rPr>
      </w:pPr>
      <w:r>
        <w:rPr>
          <w:rFonts w:cs="Times New Roman"/>
          <w:szCs w:val="24"/>
        </w:rPr>
        <w:t>We do not guarantee, for any particular purpose, the accuracy, validity, timeliness, legitimacy or completeness of the Third Party products and contents involved in this manual.</w:t>
      </w:r>
    </w:p>
    <w:p w:rsidR="007212D3" w:rsidRDefault="007212D3">
      <w:pPr>
        <w:rPr>
          <w:rFonts w:cs="Times New Roman"/>
          <w:szCs w:val="24"/>
        </w:rPr>
      </w:pPr>
    </w:p>
    <w:p w:rsidR="007212D3" w:rsidRDefault="007212D3">
      <w:pPr>
        <w:rPr>
          <w:rFonts w:cs="Times New Roman"/>
          <w:szCs w:val="24"/>
        </w:rPr>
      </w:pPr>
      <w:r>
        <w:rPr>
          <w:rFonts w:cs="Times New Roman"/>
          <w:color w:val="auto"/>
          <w:szCs w:val="24"/>
        </w:rPr>
        <w:t xml:space="preserve">If you have any suggestions or would like to learn more details, please visit our website at: </w:t>
      </w:r>
      <w:hyperlink r:id="rId15" w:history="1">
        <w:r>
          <w:rPr>
            <w:rFonts w:cs="Times New Roman"/>
            <w:color w:val="0000FF"/>
            <w:szCs w:val="24"/>
          </w:rPr>
          <w:t>http://www.hytera.com</w:t>
        </w:r>
      </w:hyperlink>
      <w:r>
        <w:rPr>
          <w:rFonts w:cs="Times New Roman"/>
          <w:color w:val="auto"/>
          <w:szCs w:val="24"/>
        </w:rPr>
        <w:t xml:space="preserve">. </w:t>
      </w:r>
    </w:p>
    <w:p w:rsidR="007212D3" w:rsidRDefault="007212D3">
      <w:pPr>
        <w:rPr>
          <w:rFonts w:cs="Times New Roman"/>
          <w:szCs w:val="24"/>
        </w:rPr>
      </w:pPr>
    </w:p>
    <w:p w:rsidR="007212D3" w:rsidRDefault="007212D3">
      <w:pPr>
        <w:rPr>
          <w:rFonts w:cs="Times New Roman"/>
          <w:szCs w:val="24"/>
        </w:rPr>
        <w:sectPr w:rsidR="007212D3" w:rsidSect="005D5F99">
          <w:headerReference w:type="even" r:id="rId16"/>
          <w:headerReference w:type="default" r:id="rId17"/>
          <w:type w:val="nextColumn"/>
          <w:pgSz w:w="11906" w:h="16838" w:code="9"/>
          <w:pgMar w:top="1134" w:right="1134" w:bottom="1134" w:left="1134" w:header="851" w:footer="851" w:gutter="0"/>
          <w:cols w:space="425"/>
          <w:titlePg/>
          <w:docGrid w:linePitch="312"/>
        </w:sectPr>
      </w:pPr>
    </w:p>
    <w:p w:rsidR="007212D3" w:rsidRDefault="007212D3" w:rsidP="00057E85">
      <w:pPr>
        <w:pStyle w:val="af1"/>
      </w:pPr>
      <w:r>
        <w:lastRenderedPageBreak/>
        <w:t>Contents</w:t>
      </w:r>
    </w:p>
    <w:p w:rsidR="00537C73" w:rsidRDefault="003D5F2E">
      <w:pPr>
        <w:pStyle w:val="13"/>
        <w:tabs>
          <w:tab w:val="right" w:leader="dot" w:pos="9628"/>
        </w:tabs>
        <w:rPr>
          <w:rFonts w:asciiTheme="minorHAnsi" w:eastAsiaTheme="minorEastAsia" w:hAnsiTheme="minorHAnsi" w:cstheme="minorBidi"/>
          <w:b w:val="0"/>
          <w:bCs w:val="0"/>
          <w:noProof/>
          <w:color w:val="auto"/>
          <w:kern w:val="2"/>
          <w:szCs w:val="22"/>
        </w:rPr>
      </w:pPr>
      <w:r>
        <w:rPr>
          <w:rFonts w:cs="Times New Roman"/>
          <w:bCs w:val="0"/>
          <w:szCs w:val="24"/>
        </w:rPr>
        <w:fldChar w:fldCharType="begin"/>
      </w:r>
      <w:r w:rsidR="007212D3">
        <w:rPr>
          <w:rFonts w:cs="Times New Roman"/>
          <w:bCs w:val="0"/>
          <w:szCs w:val="24"/>
        </w:rPr>
        <w:instrText xml:space="preserve"> TOC \o "1-1" \h \z \t "</w:instrText>
      </w:r>
      <w:r w:rsidR="007212D3">
        <w:rPr>
          <w:rFonts w:ascii="宋体" w:hAnsi="Times New Roman" w:cs="Times New Roman" w:hint="eastAsia"/>
          <w:bCs w:val="0"/>
          <w:szCs w:val="24"/>
        </w:rPr>
        <w:instrText>标题</w:instrText>
      </w:r>
      <w:r w:rsidR="007212D3">
        <w:rPr>
          <w:rFonts w:cs="Times New Roman"/>
          <w:bCs w:val="0"/>
          <w:szCs w:val="24"/>
        </w:rPr>
        <w:instrText xml:space="preserve"> 2,2,</w:instrText>
      </w:r>
      <w:r w:rsidR="007212D3">
        <w:rPr>
          <w:rFonts w:ascii="宋体" w:hAnsi="Times New Roman" w:cs="Times New Roman" w:hint="eastAsia"/>
          <w:bCs w:val="0"/>
          <w:szCs w:val="24"/>
        </w:rPr>
        <w:instrText>标题</w:instrText>
      </w:r>
      <w:r w:rsidR="007212D3">
        <w:rPr>
          <w:rFonts w:cs="Times New Roman"/>
          <w:bCs w:val="0"/>
          <w:szCs w:val="24"/>
        </w:rPr>
        <w:instrText xml:space="preserve"> 3,3,</w:instrText>
      </w:r>
      <w:r w:rsidR="007212D3">
        <w:rPr>
          <w:rFonts w:ascii="宋体" w:hAnsi="Times New Roman" w:cs="Times New Roman" w:hint="eastAsia"/>
          <w:bCs w:val="0"/>
          <w:szCs w:val="24"/>
        </w:rPr>
        <w:instrText>无编号的标题</w:instrText>
      </w:r>
      <w:r w:rsidR="007212D3">
        <w:rPr>
          <w:rFonts w:cs="Times New Roman"/>
          <w:bCs w:val="0"/>
          <w:szCs w:val="24"/>
        </w:rPr>
        <w:instrText xml:space="preserve">1,1" </w:instrText>
      </w:r>
      <w:r>
        <w:rPr>
          <w:rFonts w:cs="Times New Roman"/>
          <w:bCs w:val="0"/>
          <w:szCs w:val="24"/>
        </w:rPr>
        <w:fldChar w:fldCharType="separate"/>
      </w:r>
      <w:hyperlink w:anchor="_Toc408825506" w:history="1">
        <w:r w:rsidR="00537C73" w:rsidRPr="00174198">
          <w:rPr>
            <w:rStyle w:val="af3"/>
            <w:noProof/>
          </w:rPr>
          <w:t>Documentation Information</w:t>
        </w:r>
        <w:r w:rsidR="00537C73">
          <w:rPr>
            <w:noProof/>
            <w:webHidden/>
          </w:rPr>
          <w:tab/>
        </w:r>
        <w:r w:rsidR="00537C73">
          <w:rPr>
            <w:noProof/>
            <w:webHidden/>
          </w:rPr>
          <w:fldChar w:fldCharType="begin"/>
        </w:r>
        <w:r w:rsidR="00537C73">
          <w:rPr>
            <w:noProof/>
            <w:webHidden/>
          </w:rPr>
          <w:instrText xml:space="preserve"> PAGEREF _Toc408825506 \h </w:instrText>
        </w:r>
        <w:r w:rsidR="00537C73">
          <w:rPr>
            <w:noProof/>
            <w:webHidden/>
          </w:rPr>
        </w:r>
        <w:r w:rsidR="00537C73">
          <w:rPr>
            <w:noProof/>
            <w:webHidden/>
          </w:rPr>
          <w:fldChar w:fldCharType="separate"/>
        </w:r>
        <w:r w:rsidR="00537C73">
          <w:rPr>
            <w:noProof/>
            <w:webHidden/>
          </w:rPr>
          <w:t>1</w:t>
        </w:r>
        <w:r w:rsidR="00537C73">
          <w:rPr>
            <w:noProof/>
            <w:webHidden/>
          </w:rPr>
          <w:fldChar w:fldCharType="end"/>
        </w:r>
      </w:hyperlink>
    </w:p>
    <w:p w:rsidR="00537C73" w:rsidRDefault="00537C73">
      <w:pPr>
        <w:pStyle w:val="13"/>
        <w:tabs>
          <w:tab w:val="right" w:leader="dot" w:pos="9628"/>
        </w:tabs>
        <w:rPr>
          <w:rFonts w:asciiTheme="minorHAnsi" w:eastAsiaTheme="minorEastAsia" w:hAnsiTheme="minorHAnsi" w:cstheme="minorBidi"/>
          <w:b w:val="0"/>
          <w:bCs w:val="0"/>
          <w:noProof/>
          <w:color w:val="auto"/>
          <w:kern w:val="2"/>
          <w:szCs w:val="22"/>
        </w:rPr>
      </w:pPr>
      <w:hyperlink w:anchor="_Toc408825507" w:history="1">
        <w:r w:rsidRPr="00174198">
          <w:rPr>
            <w:rStyle w:val="af3"/>
            <w:noProof/>
          </w:rPr>
          <w:t>1.</w:t>
        </w:r>
        <w:r w:rsidRPr="00174198">
          <w:rPr>
            <w:rStyle w:val="af3"/>
            <w:rFonts w:cs="Times New Roman"/>
            <w:noProof/>
          </w:rPr>
          <w:t xml:space="preserve"> General Information</w:t>
        </w:r>
        <w:r>
          <w:rPr>
            <w:noProof/>
            <w:webHidden/>
          </w:rPr>
          <w:tab/>
        </w:r>
        <w:r>
          <w:rPr>
            <w:noProof/>
            <w:webHidden/>
          </w:rPr>
          <w:fldChar w:fldCharType="begin"/>
        </w:r>
        <w:r>
          <w:rPr>
            <w:noProof/>
            <w:webHidden/>
          </w:rPr>
          <w:instrText xml:space="preserve"> PAGEREF _Toc408825507 \h </w:instrText>
        </w:r>
        <w:r>
          <w:rPr>
            <w:noProof/>
            <w:webHidden/>
          </w:rPr>
        </w:r>
        <w:r>
          <w:rPr>
            <w:noProof/>
            <w:webHidden/>
          </w:rPr>
          <w:fldChar w:fldCharType="separate"/>
        </w:r>
        <w:r>
          <w:rPr>
            <w:noProof/>
            <w:webHidden/>
          </w:rPr>
          <w:t>3</w:t>
        </w:r>
        <w:r>
          <w:rPr>
            <w:noProof/>
            <w:webHidden/>
          </w:rPr>
          <w:fldChar w:fldCharType="end"/>
        </w:r>
      </w:hyperlink>
    </w:p>
    <w:p w:rsidR="00537C73" w:rsidRDefault="00537C73" w:rsidP="00537C73">
      <w:pPr>
        <w:pStyle w:val="22"/>
        <w:tabs>
          <w:tab w:val="right" w:leader="dot" w:pos="9628"/>
        </w:tabs>
        <w:ind w:left="210"/>
        <w:rPr>
          <w:rFonts w:asciiTheme="minorHAnsi" w:eastAsiaTheme="minorEastAsia" w:hAnsiTheme="minorHAnsi" w:cstheme="minorBidi"/>
          <w:noProof/>
          <w:color w:val="auto"/>
          <w:kern w:val="2"/>
          <w:szCs w:val="22"/>
        </w:rPr>
      </w:pPr>
      <w:hyperlink w:anchor="_Toc408825508" w:history="1">
        <w:r w:rsidRPr="00174198">
          <w:rPr>
            <w:rStyle w:val="af3"/>
            <w:noProof/>
          </w:rPr>
          <w:t>1.1</w:t>
        </w:r>
        <w:r w:rsidRPr="00174198">
          <w:rPr>
            <w:rStyle w:val="af3"/>
            <w:rFonts w:cs="Times New Roman"/>
            <w:noProof/>
          </w:rPr>
          <w:t xml:space="preserve"> Special Instructions before upgrade</w:t>
        </w:r>
        <w:r>
          <w:rPr>
            <w:noProof/>
            <w:webHidden/>
          </w:rPr>
          <w:tab/>
        </w:r>
        <w:r>
          <w:rPr>
            <w:noProof/>
            <w:webHidden/>
          </w:rPr>
          <w:fldChar w:fldCharType="begin"/>
        </w:r>
        <w:r>
          <w:rPr>
            <w:noProof/>
            <w:webHidden/>
          </w:rPr>
          <w:instrText xml:space="preserve"> PAGEREF _Toc408825508 \h </w:instrText>
        </w:r>
        <w:r>
          <w:rPr>
            <w:noProof/>
            <w:webHidden/>
          </w:rPr>
        </w:r>
        <w:r>
          <w:rPr>
            <w:noProof/>
            <w:webHidden/>
          </w:rPr>
          <w:fldChar w:fldCharType="separate"/>
        </w:r>
        <w:r>
          <w:rPr>
            <w:noProof/>
            <w:webHidden/>
          </w:rPr>
          <w:t>3</w:t>
        </w:r>
        <w:r>
          <w:rPr>
            <w:noProof/>
            <w:webHidden/>
          </w:rPr>
          <w:fldChar w:fldCharType="end"/>
        </w:r>
      </w:hyperlink>
    </w:p>
    <w:p w:rsidR="00537C73" w:rsidRDefault="00537C73" w:rsidP="00537C73">
      <w:pPr>
        <w:pStyle w:val="22"/>
        <w:tabs>
          <w:tab w:val="right" w:leader="dot" w:pos="9628"/>
        </w:tabs>
        <w:ind w:left="210"/>
        <w:rPr>
          <w:rFonts w:asciiTheme="minorHAnsi" w:eastAsiaTheme="minorEastAsia" w:hAnsiTheme="minorHAnsi" w:cstheme="minorBidi"/>
          <w:noProof/>
          <w:color w:val="auto"/>
          <w:kern w:val="2"/>
          <w:szCs w:val="22"/>
        </w:rPr>
      </w:pPr>
      <w:hyperlink w:anchor="_Toc408825509" w:history="1">
        <w:r w:rsidRPr="00174198">
          <w:rPr>
            <w:rStyle w:val="af3"/>
            <w:noProof/>
          </w:rPr>
          <w:t>1.2</w:t>
        </w:r>
        <w:r w:rsidRPr="00174198">
          <w:rPr>
            <w:rStyle w:val="af3"/>
            <w:rFonts w:cs="Times New Roman"/>
            <w:noProof/>
          </w:rPr>
          <w:t xml:space="preserve"> Firmware Version Check</w:t>
        </w:r>
        <w:r>
          <w:rPr>
            <w:noProof/>
            <w:webHidden/>
          </w:rPr>
          <w:tab/>
        </w:r>
        <w:r>
          <w:rPr>
            <w:noProof/>
            <w:webHidden/>
          </w:rPr>
          <w:fldChar w:fldCharType="begin"/>
        </w:r>
        <w:r>
          <w:rPr>
            <w:noProof/>
            <w:webHidden/>
          </w:rPr>
          <w:instrText xml:space="preserve"> PAGEREF _Toc408825509 \h </w:instrText>
        </w:r>
        <w:r>
          <w:rPr>
            <w:noProof/>
            <w:webHidden/>
          </w:rPr>
        </w:r>
        <w:r>
          <w:rPr>
            <w:noProof/>
            <w:webHidden/>
          </w:rPr>
          <w:fldChar w:fldCharType="separate"/>
        </w:r>
        <w:r>
          <w:rPr>
            <w:noProof/>
            <w:webHidden/>
          </w:rPr>
          <w:t>3</w:t>
        </w:r>
        <w:r>
          <w:rPr>
            <w:noProof/>
            <w:webHidden/>
          </w:rPr>
          <w:fldChar w:fldCharType="end"/>
        </w:r>
      </w:hyperlink>
    </w:p>
    <w:p w:rsidR="00537C73" w:rsidRDefault="00537C73" w:rsidP="00537C73">
      <w:pPr>
        <w:pStyle w:val="22"/>
        <w:tabs>
          <w:tab w:val="right" w:leader="dot" w:pos="9628"/>
        </w:tabs>
        <w:ind w:left="210"/>
        <w:rPr>
          <w:rFonts w:asciiTheme="minorHAnsi" w:eastAsiaTheme="minorEastAsia" w:hAnsiTheme="minorHAnsi" w:cstheme="minorBidi"/>
          <w:noProof/>
          <w:color w:val="auto"/>
          <w:kern w:val="2"/>
          <w:szCs w:val="22"/>
        </w:rPr>
      </w:pPr>
      <w:hyperlink w:anchor="_Toc408825510" w:history="1">
        <w:r w:rsidRPr="00174198">
          <w:rPr>
            <w:rStyle w:val="af3"/>
            <w:noProof/>
          </w:rPr>
          <w:t>1.3</w:t>
        </w:r>
        <w:r w:rsidRPr="00174198">
          <w:rPr>
            <w:rStyle w:val="af3"/>
            <w:rFonts w:cs="Times New Roman"/>
            <w:noProof/>
          </w:rPr>
          <w:t xml:space="preserve"> Model Information for Upgrade</w:t>
        </w:r>
        <w:r>
          <w:rPr>
            <w:noProof/>
            <w:webHidden/>
          </w:rPr>
          <w:tab/>
        </w:r>
        <w:r>
          <w:rPr>
            <w:noProof/>
            <w:webHidden/>
          </w:rPr>
          <w:fldChar w:fldCharType="begin"/>
        </w:r>
        <w:r>
          <w:rPr>
            <w:noProof/>
            <w:webHidden/>
          </w:rPr>
          <w:instrText xml:space="preserve"> PAGEREF _Toc408825510 \h </w:instrText>
        </w:r>
        <w:r>
          <w:rPr>
            <w:noProof/>
            <w:webHidden/>
          </w:rPr>
        </w:r>
        <w:r>
          <w:rPr>
            <w:noProof/>
            <w:webHidden/>
          </w:rPr>
          <w:fldChar w:fldCharType="separate"/>
        </w:r>
        <w:r>
          <w:rPr>
            <w:noProof/>
            <w:webHidden/>
          </w:rPr>
          <w:t>4</w:t>
        </w:r>
        <w:r>
          <w:rPr>
            <w:noProof/>
            <w:webHidden/>
          </w:rPr>
          <w:fldChar w:fldCharType="end"/>
        </w:r>
      </w:hyperlink>
    </w:p>
    <w:p w:rsidR="00537C73" w:rsidRDefault="00537C73" w:rsidP="00537C73">
      <w:pPr>
        <w:pStyle w:val="22"/>
        <w:tabs>
          <w:tab w:val="right" w:leader="dot" w:pos="9628"/>
        </w:tabs>
        <w:ind w:left="210"/>
        <w:rPr>
          <w:rFonts w:asciiTheme="minorHAnsi" w:eastAsiaTheme="minorEastAsia" w:hAnsiTheme="minorHAnsi" w:cstheme="minorBidi"/>
          <w:noProof/>
          <w:color w:val="auto"/>
          <w:kern w:val="2"/>
          <w:szCs w:val="22"/>
        </w:rPr>
      </w:pPr>
      <w:hyperlink w:anchor="_Toc408825511" w:history="1">
        <w:r w:rsidRPr="00174198">
          <w:rPr>
            <w:rStyle w:val="af3"/>
            <w:noProof/>
          </w:rPr>
          <w:t>For Conventional Subscriber</w:t>
        </w:r>
        <w:r>
          <w:rPr>
            <w:noProof/>
            <w:webHidden/>
          </w:rPr>
          <w:tab/>
        </w:r>
        <w:r>
          <w:rPr>
            <w:noProof/>
            <w:webHidden/>
          </w:rPr>
          <w:fldChar w:fldCharType="begin"/>
        </w:r>
        <w:r>
          <w:rPr>
            <w:noProof/>
            <w:webHidden/>
          </w:rPr>
          <w:instrText xml:space="preserve"> PAGEREF _Toc408825511 \h </w:instrText>
        </w:r>
        <w:r>
          <w:rPr>
            <w:noProof/>
            <w:webHidden/>
          </w:rPr>
        </w:r>
        <w:r>
          <w:rPr>
            <w:noProof/>
            <w:webHidden/>
          </w:rPr>
          <w:fldChar w:fldCharType="separate"/>
        </w:r>
        <w:r>
          <w:rPr>
            <w:noProof/>
            <w:webHidden/>
          </w:rPr>
          <w:t>4</w:t>
        </w:r>
        <w:r>
          <w:rPr>
            <w:noProof/>
            <w:webHidden/>
          </w:rPr>
          <w:fldChar w:fldCharType="end"/>
        </w:r>
      </w:hyperlink>
    </w:p>
    <w:p w:rsidR="00537C73" w:rsidRDefault="00537C73">
      <w:pPr>
        <w:pStyle w:val="13"/>
        <w:tabs>
          <w:tab w:val="right" w:leader="dot" w:pos="9628"/>
        </w:tabs>
        <w:rPr>
          <w:rFonts w:asciiTheme="minorHAnsi" w:eastAsiaTheme="minorEastAsia" w:hAnsiTheme="minorHAnsi" w:cstheme="minorBidi"/>
          <w:b w:val="0"/>
          <w:bCs w:val="0"/>
          <w:noProof/>
          <w:color w:val="auto"/>
          <w:kern w:val="2"/>
          <w:szCs w:val="22"/>
        </w:rPr>
      </w:pPr>
      <w:hyperlink w:anchor="_Toc408825512" w:history="1">
        <w:r w:rsidRPr="00174198">
          <w:rPr>
            <w:rStyle w:val="af3"/>
            <w:noProof/>
          </w:rPr>
          <w:t>2.</w:t>
        </w:r>
        <w:r w:rsidRPr="00174198">
          <w:rPr>
            <w:rStyle w:val="af3"/>
            <w:rFonts w:cs="Times New Roman"/>
            <w:noProof/>
          </w:rPr>
          <w:t xml:space="preserve"> Instruction on </w:t>
        </w:r>
        <w:r w:rsidRPr="00174198">
          <w:rPr>
            <w:rStyle w:val="af3"/>
            <w:noProof/>
          </w:rPr>
          <w:t>PD3</w:t>
        </w:r>
        <w:r w:rsidRPr="00174198">
          <w:rPr>
            <w:rStyle w:val="af3"/>
            <w:rFonts w:cs="Times New Roman"/>
            <w:noProof/>
          </w:rPr>
          <w:t xml:space="preserve"> Upgrade</w:t>
        </w:r>
        <w:r>
          <w:rPr>
            <w:noProof/>
            <w:webHidden/>
          </w:rPr>
          <w:tab/>
        </w:r>
        <w:r>
          <w:rPr>
            <w:noProof/>
            <w:webHidden/>
          </w:rPr>
          <w:fldChar w:fldCharType="begin"/>
        </w:r>
        <w:r>
          <w:rPr>
            <w:noProof/>
            <w:webHidden/>
          </w:rPr>
          <w:instrText xml:space="preserve"> PAGEREF _Toc408825512 \h </w:instrText>
        </w:r>
        <w:r>
          <w:rPr>
            <w:noProof/>
            <w:webHidden/>
          </w:rPr>
        </w:r>
        <w:r>
          <w:rPr>
            <w:noProof/>
            <w:webHidden/>
          </w:rPr>
          <w:fldChar w:fldCharType="separate"/>
        </w:r>
        <w:r>
          <w:rPr>
            <w:noProof/>
            <w:webHidden/>
          </w:rPr>
          <w:t>6</w:t>
        </w:r>
        <w:r>
          <w:rPr>
            <w:noProof/>
            <w:webHidden/>
          </w:rPr>
          <w:fldChar w:fldCharType="end"/>
        </w:r>
      </w:hyperlink>
    </w:p>
    <w:p w:rsidR="00537C73" w:rsidRDefault="00537C73" w:rsidP="00537C73">
      <w:pPr>
        <w:pStyle w:val="22"/>
        <w:tabs>
          <w:tab w:val="right" w:leader="dot" w:pos="9628"/>
        </w:tabs>
        <w:ind w:left="210"/>
        <w:rPr>
          <w:rFonts w:asciiTheme="minorHAnsi" w:eastAsiaTheme="minorEastAsia" w:hAnsiTheme="minorHAnsi" w:cstheme="minorBidi"/>
          <w:noProof/>
          <w:color w:val="auto"/>
          <w:kern w:val="2"/>
          <w:szCs w:val="22"/>
        </w:rPr>
      </w:pPr>
      <w:hyperlink w:anchor="_Toc408825513" w:history="1">
        <w:r w:rsidRPr="00174198">
          <w:rPr>
            <w:rStyle w:val="af3"/>
            <w:noProof/>
          </w:rPr>
          <w:t>2.1</w:t>
        </w:r>
        <w:r w:rsidRPr="00174198">
          <w:rPr>
            <w:rStyle w:val="af3"/>
            <w:rFonts w:cs="Times New Roman"/>
            <w:noProof/>
          </w:rPr>
          <w:t xml:space="preserve"> Operation</w:t>
        </w:r>
        <w:r>
          <w:rPr>
            <w:noProof/>
            <w:webHidden/>
          </w:rPr>
          <w:tab/>
        </w:r>
        <w:r>
          <w:rPr>
            <w:noProof/>
            <w:webHidden/>
          </w:rPr>
          <w:fldChar w:fldCharType="begin"/>
        </w:r>
        <w:r>
          <w:rPr>
            <w:noProof/>
            <w:webHidden/>
          </w:rPr>
          <w:instrText xml:space="preserve"> PAGEREF _Toc408825513 \h </w:instrText>
        </w:r>
        <w:r>
          <w:rPr>
            <w:noProof/>
            <w:webHidden/>
          </w:rPr>
        </w:r>
        <w:r>
          <w:rPr>
            <w:noProof/>
            <w:webHidden/>
          </w:rPr>
          <w:fldChar w:fldCharType="separate"/>
        </w:r>
        <w:r>
          <w:rPr>
            <w:noProof/>
            <w:webHidden/>
          </w:rPr>
          <w:t>6</w:t>
        </w:r>
        <w:r>
          <w:rPr>
            <w:noProof/>
            <w:webHidden/>
          </w:rPr>
          <w:fldChar w:fldCharType="end"/>
        </w:r>
      </w:hyperlink>
    </w:p>
    <w:p w:rsidR="00537C73" w:rsidRDefault="00537C73" w:rsidP="00537C73">
      <w:pPr>
        <w:pStyle w:val="31"/>
        <w:tabs>
          <w:tab w:val="right" w:leader="dot" w:pos="9628"/>
        </w:tabs>
        <w:ind w:left="630"/>
        <w:rPr>
          <w:rFonts w:asciiTheme="minorHAnsi" w:eastAsiaTheme="minorEastAsia" w:hAnsiTheme="minorHAnsi" w:cstheme="minorBidi"/>
          <w:bCs w:val="0"/>
          <w:iCs w:val="0"/>
          <w:noProof/>
          <w:color w:val="auto"/>
          <w:szCs w:val="22"/>
        </w:rPr>
      </w:pPr>
      <w:hyperlink w:anchor="_Toc408825514" w:history="1">
        <w:r w:rsidRPr="00174198">
          <w:rPr>
            <w:rStyle w:val="af3"/>
            <w:noProof/>
          </w:rPr>
          <w:t>2.1.1</w:t>
        </w:r>
        <w:r w:rsidRPr="00174198">
          <w:rPr>
            <w:rStyle w:val="af3"/>
            <w:rFonts w:cs="Times New Roman"/>
            <w:noProof/>
          </w:rPr>
          <w:t xml:space="preserve"> Upgrade Procedure</w:t>
        </w:r>
        <w:r>
          <w:rPr>
            <w:noProof/>
            <w:webHidden/>
          </w:rPr>
          <w:tab/>
        </w:r>
        <w:r>
          <w:rPr>
            <w:noProof/>
            <w:webHidden/>
          </w:rPr>
          <w:fldChar w:fldCharType="begin"/>
        </w:r>
        <w:r>
          <w:rPr>
            <w:noProof/>
            <w:webHidden/>
          </w:rPr>
          <w:instrText xml:space="preserve"> PAGEREF _Toc408825514 \h </w:instrText>
        </w:r>
        <w:r>
          <w:rPr>
            <w:noProof/>
            <w:webHidden/>
          </w:rPr>
        </w:r>
        <w:r>
          <w:rPr>
            <w:noProof/>
            <w:webHidden/>
          </w:rPr>
          <w:fldChar w:fldCharType="separate"/>
        </w:r>
        <w:r>
          <w:rPr>
            <w:noProof/>
            <w:webHidden/>
          </w:rPr>
          <w:t>6</w:t>
        </w:r>
        <w:r>
          <w:rPr>
            <w:noProof/>
            <w:webHidden/>
          </w:rPr>
          <w:fldChar w:fldCharType="end"/>
        </w:r>
      </w:hyperlink>
    </w:p>
    <w:p w:rsidR="00537C73" w:rsidRDefault="00537C73" w:rsidP="00537C73">
      <w:pPr>
        <w:pStyle w:val="31"/>
        <w:tabs>
          <w:tab w:val="right" w:leader="dot" w:pos="9628"/>
        </w:tabs>
        <w:ind w:left="630"/>
        <w:rPr>
          <w:rFonts w:asciiTheme="minorHAnsi" w:eastAsiaTheme="minorEastAsia" w:hAnsiTheme="minorHAnsi" w:cstheme="minorBidi"/>
          <w:bCs w:val="0"/>
          <w:iCs w:val="0"/>
          <w:noProof/>
          <w:color w:val="auto"/>
          <w:szCs w:val="22"/>
        </w:rPr>
      </w:pPr>
      <w:hyperlink w:anchor="_Toc408825515" w:history="1">
        <w:r w:rsidRPr="00174198">
          <w:rPr>
            <w:rStyle w:val="af3"/>
            <w:noProof/>
          </w:rPr>
          <w:t>2.1.2</w:t>
        </w:r>
        <w:r w:rsidRPr="00174198">
          <w:rPr>
            <w:rStyle w:val="af3"/>
            <w:rFonts w:cs="Times New Roman"/>
            <w:noProof/>
          </w:rPr>
          <w:t xml:space="preserve"> Authentication Procedure</w:t>
        </w:r>
        <w:r>
          <w:rPr>
            <w:noProof/>
            <w:webHidden/>
          </w:rPr>
          <w:tab/>
        </w:r>
        <w:r>
          <w:rPr>
            <w:noProof/>
            <w:webHidden/>
          </w:rPr>
          <w:fldChar w:fldCharType="begin"/>
        </w:r>
        <w:r>
          <w:rPr>
            <w:noProof/>
            <w:webHidden/>
          </w:rPr>
          <w:instrText xml:space="preserve"> PAGEREF _Toc408825515 \h </w:instrText>
        </w:r>
        <w:r>
          <w:rPr>
            <w:noProof/>
            <w:webHidden/>
          </w:rPr>
        </w:r>
        <w:r>
          <w:rPr>
            <w:noProof/>
            <w:webHidden/>
          </w:rPr>
          <w:fldChar w:fldCharType="separate"/>
        </w:r>
        <w:r>
          <w:rPr>
            <w:noProof/>
            <w:webHidden/>
          </w:rPr>
          <w:t>6</w:t>
        </w:r>
        <w:r>
          <w:rPr>
            <w:noProof/>
            <w:webHidden/>
          </w:rPr>
          <w:fldChar w:fldCharType="end"/>
        </w:r>
      </w:hyperlink>
    </w:p>
    <w:p w:rsidR="00537C73" w:rsidRDefault="00537C73" w:rsidP="00537C73">
      <w:pPr>
        <w:pStyle w:val="31"/>
        <w:tabs>
          <w:tab w:val="right" w:leader="dot" w:pos="9628"/>
        </w:tabs>
        <w:spacing w:before="120" w:after="120"/>
        <w:ind w:left="630"/>
        <w:rPr>
          <w:rFonts w:asciiTheme="minorHAnsi" w:eastAsiaTheme="minorEastAsia" w:hAnsiTheme="minorHAnsi" w:cstheme="minorBidi"/>
          <w:bCs w:val="0"/>
          <w:iCs w:val="0"/>
          <w:noProof/>
          <w:color w:val="auto"/>
          <w:szCs w:val="22"/>
        </w:rPr>
      </w:pPr>
      <w:hyperlink w:anchor="_Toc408825516" w:history="1">
        <w:r w:rsidRPr="00174198">
          <w:rPr>
            <w:rStyle w:val="af3"/>
            <w:noProof/>
          </w:rPr>
          <w:t>2.1.3 Exception Handling</w:t>
        </w:r>
        <w:r>
          <w:rPr>
            <w:noProof/>
            <w:webHidden/>
          </w:rPr>
          <w:tab/>
        </w:r>
        <w:r>
          <w:rPr>
            <w:noProof/>
            <w:webHidden/>
          </w:rPr>
          <w:fldChar w:fldCharType="begin"/>
        </w:r>
        <w:r>
          <w:rPr>
            <w:noProof/>
            <w:webHidden/>
          </w:rPr>
          <w:instrText xml:space="preserve"> PAGEREF _Toc408825516 \h </w:instrText>
        </w:r>
        <w:r>
          <w:rPr>
            <w:noProof/>
            <w:webHidden/>
          </w:rPr>
        </w:r>
        <w:r>
          <w:rPr>
            <w:noProof/>
            <w:webHidden/>
          </w:rPr>
          <w:fldChar w:fldCharType="separate"/>
        </w:r>
        <w:r>
          <w:rPr>
            <w:noProof/>
            <w:webHidden/>
          </w:rPr>
          <w:t>7</w:t>
        </w:r>
        <w:r>
          <w:rPr>
            <w:noProof/>
            <w:webHidden/>
          </w:rPr>
          <w:fldChar w:fldCharType="end"/>
        </w:r>
      </w:hyperlink>
    </w:p>
    <w:p w:rsidR="007212D3" w:rsidRDefault="003D5F2E">
      <w:pPr>
        <w:rPr>
          <w:rFonts w:cs="Times New Roman"/>
          <w:szCs w:val="24"/>
        </w:rPr>
      </w:pPr>
      <w:r>
        <w:rPr>
          <w:rFonts w:cs="Times New Roman"/>
          <w:bCs/>
          <w:szCs w:val="24"/>
        </w:rPr>
        <w:fldChar w:fldCharType="end"/>
      </w:r>
    </w:p>
    <w:p w:rsidR="007212D3" w:rsidRDefault="007212D3">
      <w:pPr>
        <w:rPr>
          <w:rFonts w:cs="Times New Roman"/>
          <w:szCs w:val="24"/>
        </w:rPr>
        <w:sectPr w:rsidR="007212D3" w:rsidSect="005D5F99">
          <w:pgSz w:w="11906" w:h="16838" w:code="9"/>
          <w:pgMar w:top="1134" w:right="1134" w:bottom="1134" w:left="1134" w:header="851" w:footer="851" w:gutter="0"/>
          <w:cols w:space="425"/>
          <w:titlePg/>
          <w:docGrid w:linePitch="312"/>
        </w:sectPr>
      </w:pPr>
      <w:bookmarkStart w:id="0" w:name="_GoBack"/>
      <w:bookmarkEnd w:id="0"/>
    </w:p>
    <w:p w:rsidR="007212D3" w:rsidRDefault="007212D3" w:rsidP="00057E85">
      <w:pPr>
        <w:pStyle w:val="11"/>
      </w:pPr>
      <w:bookmarkStart w:id="1" w:name="_Toc408825506"/>
      <w:r>
        <w:lastRenderedPageBreak/>
        <w:t>Documentation Information</w:t>
      </w:r>
      <w:bookmarkEnd w:id="1"/>
    </w:p>
    <w:p w:rsidR="007212D3" w:rsidRDefault="007212D3">
      <w:pPr>
        <w:rPr>
          <w:rFonts w:cs="Times New Roman"/>
          <w:szCs w:val="24"/>
        </w:rPr>
      </w:pPr>
      <w:r>
        <w:rPr>
          <w:rFonts w:cs="Times New Roman"/>
          <w:szCs w:val="24"/>
        </w:rPr>
        <w:t xml:space="preserve">This section describes the conventions and revision history of this document. </w:t>
      </w:r>
    </w:p>
    <w:p w:rsidR="007212D3" w:rsidRDefault="007212D3" w:rsidP="00057E85">
      <w:pPr>
        <w:pStyle w:val="21"/>
      </w:pPr>
      <w:r>
        <w:t>Documentation Conventions</w:t>
      </w:r>
    </w:p>
    <w:p w:rsidR="007212D3" w:rsidRDefault="007212D3">
      <w:pPr>
        <w:pStyle w:val="40"/>
        <w:rPr>
          <w:rFonts w:cs="Times New Roman"/>
          <w:bCs w:val="0"/>
          <w:szCs w:val="24"/>
        </w:rPr>
      </w:pPr>
      <w:bookmarkStart w:id="2" w:name="_Ref326763710"/>
      <w:r>
        <w:rPr>
          <w:rFonts w:cs="Times New Roman"/>
          <w:bCs w:val="0"/>
          <w:szCs w:val="24"/>
        </w:rPr>
        <w:t>Instructional Icons</w:t>
      </w:r>
      <w:bookmarkEnd w:id="2"/>
      <w:r>
        <w:rPr>
          <w:rFonts w:cs="Times New Roman"/>
          <w:bCs w:val="0"/>
          <w:szCs w:val="24"/>
        </w:rPr>
        <w:t xml:space="preserve"> </w:t>
      </w:r>
    </w:p>
    <w:tbl>
      <w:tblPr>
        <w:tblW w:w="96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1786"/>
        <w:gridCol w:w="7853"/>
      </w:tblGrid>
      <w:tr w:rsidR="007212D3">
        <w:trPr>
          <w:jc w:val="center"/>
        </w:trPr>
        <w:tc>
          <w:tcPr>
            <w:tcW w:w="1786" w:type="dxa"/>
            <w:tcBorders>
              <w:top w:val="single" w:sz="8" w:space="0" w:color="auto"/>
            </w:tcBorders>
            <w:shd w:val="clear" w:color="000000" w:fill="D9D9D9"/>
            <w:vAlign w:val="center"/>
          </w:tcPr>
          <w:p w:rsidR="007212D3" w:rsidRDefault="007212D3">
            <w:pPr>
              <w:pStyle w:val="Tablehead"/>
              <w:rPr>
                <w:rFonts w:cs="Times New Roman"/>
                <w:b/>
                <w:bCs w:val="0"/>
                <w:szCs w:val="24"/>
              </w:rPr>
            </w:pPr>
            <w:r>
              <w:rPr>
                <w:rFonts w:cs="Times New Roman"/>
                <w:b/>
                <w:bCs w:val="0"/>
                <w:szCs w:val="24"/>
              </w:rPr>
              <w:t>Icon</w:t>
            </w:r>
          </w:p>
        </w:tc>
        <w:tc>
          <w:tcPr>
            <w:tcW w:w="7853" w:type="dxa"/>
            <w:tcBorders>
              <w:top w:val="single" w:sz="8" w:space="0" w:color="auto"/>
            </w:tcBorders>
            <w:shd w:val="clear" w:color="000000" w:fill="D9D9D9"/>
            <w:vAlign w:val="center"/>
          </w:tcPr>
          <w:p w:rsidR="007212D3" w:rsidRDefault="007212D3">
            <w:pPr>
              <w:pStyle w:val="Tablehead"/>
              <w:rPr>
                <w:rFonts w:cs="Times New Roman"/>
                <w:b/>
                <w:bCs w:val="0"/>
                <w:szCs w:val="24"/>
              </w:rPr>
            </w:pPr>
            <w:r>
              <w:rPr>
                <w:rFonts w:cs="Times New Roman"/>
                <w:b/>
                <w:bCs w:val="0"/>
                <w:szCs w:val="24"/>
              </w:rPr>
              <w:t xml:space="preserve">Description </w:t>
            </w:r>
          </w:p>
        </w:tc>
      </w:tr>
      <w:tr w:rsidR="007212D3">
        <w:trPr>
          <w:jc w:val="center"/>
        </w:trPr>
        <w:tc>
          <w:tcPr>
            <w:tcW w:w="1786" w:type="dxa"/>
            <w:vAlign w:val="center"/>
          </w:tcPr>
          <w:p w:rsidR="007212D3" w:rsidRDefault="00BA5613">
            <w:pPr>
              <w:pStyle w:val="Tabletext0"/>
              <w:jc w:val="center"/>
              <w:rPr>
                <w:rFonts w:cs="Times New Roman"/>
                <w:szCs w:val="24"/>
              </w:rPr>
            </w:pPr>
            <w:r>
              <w:rPr>
                <w:rFonts w:ascii="宋体" w:hAnsi="Times New Roman" w:cs="Times New Roman" w:hint="eastAsia"/>
                <w:noProof/>
                <w:szCs w:val="24"/>
              </w:rPr>
              <w:drawing>
                <wp:inline distT="0" distB="0" distL="0" distR="0">
                  <wp:extent cx="207010" cy="24638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207010" cy="246380"/>
                          </a:xfrm>
                          <a:prstGeom prst="rect">
                            <a:avLst/>
                          </a:prstGeom>
                          <a:noFill/>
                          <a:ln w="9525">
                            <a:noFill/>
                            <a:miter lim="800000"/>
                            <a:headEnd/>
                            <a:tailEnd/>
                          </a:ln>
                        </pic:spPr>
                      </pic:pic>
                    </a:graphicData>
                  </a:graphic>
                </wp:inline>
              </w:drawing>
            </w:r>
            <w:r w:rsidR="007212D3">
              <w:rPr>
                <w:rStyle w:val="TabletextCharChar2"/>
                <w:rFonts w:cs="Times New Roman"/>
                <w:szCs w:val="24"/>
              </w:rPr>
              <w:t xml:space="preserve">Tip </w:t>
            </w:r>
          </w:p>
        </w:tc>
        <w:tc>
          <w:tcPr>
            <w:tcW w:w="7853" w:type="dxa"/>
            <w:vAlign w:val="center"/>
          </w:tcPr>
          <w:p w:rsidR="007212D3" w:rsidRDefault="007212D3">
            <w:pPr>
              <w:pStyle w:val="Tabletext0"/>
              <w:rPr>
                <w:rFonts w:cs="Times New Roman"/>
                <w:szCs w:val="24"/>
              </w:rPr>
            </w:pPr>
            <w:r>
              <w:rPr>
                <w:rFonts w:cs="Times New Roman"/>
                <w:szCs w:val="24"/>
              </w:rPr>
              <w:t>Indicates information that can help you make better use of your product.</w:t>
            </w:r>
          </w:p>
        </w:tc>
      </w:tr>
      <w:tr w:rsidR="007212D3">
        <w:trPr>
          <w:jc w:val="center"/>
        </w:trPr>
        <w:tc>
          <w:tcPr>
            <w:tcW w:w="1786" w:type="dxa"/>
            <w:vAlign w:val="center"/>
          </w:tcPr>
          <w:p w:rsidR="007212D3" w:rsidRDefault="00BA5613">
            <w:pPr>
              <w:pStyle w:val="Tabletext0"/>
              <w:jc w:val="center"/>
              <w:rPr>
                <w:rFonts w:cs="Times New Roman"/>
                <w:szCs w:val="24"/>
              </w:rPr>
            </w:pPr>
            <w:r>
              <w:rPr>
                <w:rFonts w:ascii="宋体" w:hAnsi="Times New Roman" w:cs="Times New Roman" w:hint="eastAsia"/>
                <w:noProof/>
                <w:szCs w:val="24"/>
              </w:rPr>
              <w:drawing>
                <wp:inline distT="0" distB="0" distL="0" distR="0">
                  <wp:extent cx="230505" cy="24638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230505" cy="246380"/>
                          </a:xfrm>
                          <a:prstGeom prst="rect">
                            <a:avLst/>
                          </a:prstGeom>
                          <a:noFill/>
                          <a:ln w="9525">
                            <a:noFill/>
                            <a:miter lim="800000"/>
                            <a:headEnd/>
                            <a:tailEnd/>
                          </a:ln>
                        </pic:spPr>
                      </pic:pic>
                    </a:graphicData>
                  </a:graphic>
                </wp:inline>
              </w:drawing>
            </w:r>
            <w:r w:rsidR="007212D3">
              <w:rPr>
                <w:rStyle w:val="TabletextCharChar4"/>
                <w:rFonts w:cs="Times New Roman"/>
                <w:szCs w:val="24"/>
              </w:rPr>
              <w:t>Note</w:t>
            </w:r>
          </w:p>
        </w:tc>
        <w:tc>
          <w:tcPr>
            <w:tcW w:w="7853" w:type="dxa"/>
            <w:vAlign w:val="center"/>
          </w:tcPr>
          <w:p w:rsidR="007212D3" w:rsidRDefault="007212D3">
            <w:pPr>
              <w:pStyle w:val="Tabletext0"/>
              <w:rPr>
                <w:rFonts w:cs="Times New Roman"/>
                <w:szCs w:val="24"/>
              </w:rPr>
            </w:pPr>
            <w:r>
              <w:rPr>
                <w:rFonts w:cs="Times New Roman"/>
                <w:szCs w:val="24"/>
              </w:rPr>
              <w:t xml:space="preserve">Indicates references that can further describe the related topics. </w:t>
            </w:r>
          </w:p>
        </w:tc>
      </w:tr>
      <w:tr w:rsidR="007212D3">
        <w:trPr>
          <w:jc w:val="center"/>
        </w:trPr>
        <w:tc>
          <w:tcPr>
            <w:tcW w:w="1786" w:type="dxa"/>
            <w:vAlign w:val="center"/>
          </w:tcPr>
          <w:p w:rsidR="007212D3" w:rsidRDefault="00BA5613">
            <w:pPr>
              <w:pStyle w:val="Tabletext0"/>
              <w:jc w:val="center"/>
              <w:rPr>
                <w:rFonts w:cs="Times New Roman"/>
                <w:szCs w:val="24"/>
              </w:rPr>
            </w:pPr>
            <w:r>
              <w:rPr>
                <w:rFonts w:ascii="宋体" w:hAnsi="Times New Roman" w:cs="Times New Roman" w:hint="eastAsia"/>
                <w:noProof/>
                <w:szCs w:val="24"/>
              </w:rPr>
              <w:drawing>
                <wp:inline distT="0" distB="0" distL="0" distR="0">
                  <wp:extent cx="246380" cy="230505"/>
                  <wp:effectExtent l="1905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246380" cy="230505"/>
                          </a:xfrm>
                          <a:prstGeom prst="rect">
                            <a:avLst/>
                          </a:prstGeom>
                          <a:noFill/>
                          <a:ln w="9525">
                            <a:noFill/>
                            <a:miter lim="800000"/>
                            <a:headEnd/>
                            <a:tailEnd/>
                          </a:ln>
                        </pic:spPr>
                      </pic:pic>
                    </a:graphicData>
                  </a:graphic>
                </wp:inline>
              </w:drawing>
            </w:r>
            <w:r w:rsidR="007212D3">
              <w:rPr>
                <w:rStyle w:val="TabletextCharChar2"/>
                <w:rFonts w:cs="Times New Roman"/>
                <w:szCs w:val="24"/>
              </w:rPr>
              <w:t>Caution</w:t>
            </w:r>
          </w:p>
        </w:tc>
        <w:tc>
          <w:tcPr>
            <w:tcW w:w="7853" w:type="dxa"/>
            <w:vAlign w:val="center"/>
          </w:tcPr>
          <w:p w:rsidR="007212D3" w:rsidRDefault="007212D3">
            <w:pPr>
              <w:pStyle w:val="Tabletext0"/>
              <w:rPr>
                <w:rFonts w:cs="Times New Roman"/>
                <w:szCs w:val="24"/>
              </w:rPr>
            </w:pPr>
            <w:r>
              <w:rPr>
                <w:rFonts w:cs="Times New Roman"/>
                <w:szCs w:val="24"/>
              </w:rPr>
              <w:t xml:space="preserve">Indicates situations that could cause data loss or equipment damage. </w:t>
            </w:r>
          </w:p>
        </w:tc>
      </w:tr>
      <w:tr w:rsidR="007212D3">
        <w:trPr>
          <w:jc w:val="center"/>
        </w:trPr>
        <w:tc>
          <w:tcPr>
            <w:tcW w:w="1786" w:type="dxa"/>
            <w:vAlign w:val="center"/>
          </w:tcPr>
          <w:p w:rsidR="007212D3" w:rsidRDefault="00BA5613">
            <w:pPr>
              <w:pStyle w:val="Tabletext0"/>
              <w:jc w:val="center"/>
              <w:rPr>
                <w:rFonts w:cs="Times New Roman"/>
                <w:szCs w:val="24"/>
              </w:rPr>
            </w:pPr>
            <w:r>
              <w:rPr>
                <w:rFonts w:ascii="宋体" w:hAnsi="Times New Roman" w:cs="Times New Roman" w:hint="eastAsia"/>
                <w:noProof/>
                <w:szCs w:val="24"/>
              </w:rPr>
              <w:drawing>
                <wp:inline distT="0" distB="0" distL="0" distR="0">
                  <wp:extent cx="246380" cy="230505"/>
                  <wp:effectExtent l="1905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246380" cy="230505"/>
                          </a:xfrm>
                          <a:prstGeom prst="rect">
                            <a:avLst/>
                          </a:prstGeom>
                          <a:noFill/>
                          <a:ln w="9525">
                            <a:noFill/>
                            <a:miter lim="800000"/>
                            <a:headEnd/>
                            <a:tailEnd/>
                          </a:ln>
                        </pic:spPr>
                      </pic:pic>
                    </a:graphicData>
                  </a:graphic>
                </wp:inline>
              </w:drawing>
            </w:r>
            <w:r w:rsidR="007212D3">
              <w:rPr>
                <w:rStyle w:val="TabletextCharChar2"/>
                <w:rFonts w:cs="Times New Roman"/>
                <w:szCs w:val="24"/>
              </w:rPr>
              <w:t>Warning</w:t>
            </w:r>
          </w:p>
        </w:tc>
        <w:tc>
          <w:tcPr>
            <w:tcW w:w="7853" w:type="dxa"/>
            <w:vAlign w:val="center"/>
          </w:tcPr>
          <w:p w:rsidR="007212D3" w:rsidRDefault="007212D3">
            <w:pPr>
              <w:pStyle w:val="Tabletext0"/>
              <w:rPr>
                <w:rFonts w:cs="Times New Roman"/>
                <w:szCs w:val="24"/>
              </w:rPr>
            </w:pPr>
            <w:r>
              <w:rPr>
                <w:rFonts w:cs="Times New Roman"/>
                <w:szCs w:val="24"/>
              </w:rPr>
              <w:t xml:space="preserve">Indicates situations that could cause minor personal injury. </w:t>
            </w:r>
          </w:p>
        </w:tc>
      </w:tr>
      <w:tr w:rsidR="007212D3">
        <w:trPr>
          <w:jc w:val="center"/>
        </w:trPr>
        <w:tc>
          <w:tcPr>
            <w:tcW w:w="1786" w:type="dxa"/>
            <w:tcBorders>
              <w:bottom w:val="single" w:sz="8" w:space="0" w:color="auto"/>
            </w:tcBorders>
            <w:vAlign w:val="center"/>
          </w:tcPr>
          <w:p w:rsidR="007212D3" w:rsidRDefault="00BA5613">
            <w:pPr>
              <w:pStyle w:val="Tabletext0"/>
              <w:jc w:val="center"/>
              <w:rPr>
                <w:rFonts w:cs="Times New Roman"/>
                <w:szCs w:val="24"/>
              </w:rPr>
            </w:pPr>
            <w:r>
              <w:rPr>
                <w:rFonts w:ascii="宋体" w:hAnsi="Times New Roman" w:cs="Times New Roman" w:hint="eastAsia"/>
                <w:noProof/>
                <w:szCs w:val="24"/>
              </w:rPr>
              <w:drawing>
                <wp:inline distT="0" distB="0" distL="0" distR="0">
                  <wp:extent cx="246380" cy="230505"/>
                  <wp:effectExtent l="1905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246380" cy="230505"/>
                          </a:xfrm>
                          <a:prstGeom prst="rect">
                            <a:avLst/>
                          </a:prstGeom>
                          <a:noFill/>
                          <a:ln w="9525">
                            <a:noFill/>
                            <a:miter lim="800000"/>
                            <a:headEnd/>
                            <a:tailEnd/>
                          </a:ln>
                        </pic:spPr>
                      </pic:pic>
                    </a:graphicData>
                  </a:graphic>
                </wp:inline>
              </w:drawing>
            </w:r>
            <w:r w:rsidR="007212D3">
              <w:rPr>
                <w:rStyle w:val="TabletextCharChar2"/>
                <w:rFonts w:cs="Times New Roman"/>
                <w:szCs w:val="24"/>
              </w:rPr>
              <w:t>Danger</w:t>
            </w:r>
          </w:p>
        </w:tc>
        <w:tc>
          <w:tcPr>
            <w:tcW w:w="7853" w:type="dxa"/>
            <w:tcBorders>
              <w:bottom w:val="single" w:sz="8" w:space="0" w:color="auto"/>
            </w:tcBorders>
            <w:vAlign w:val="center"/>
          </w:tcPr>
          <w:p w:rsidR="007212D3" w:rsidRDefault="007212D3">
            <w:pPr>
              <w:pStyle w:val="Tabletext0"/>
              <w:rPr>
                <w:rFonts w:cs="Times New Roman"/>
                <w:szCs w:val="24"/>
              </w:rPr>
            </w:pPr>
            <w:r>
              <w:rPr>
                <w:rFonts w:cs="Times New Roman"/>
                <w:szCs w:val="24"/>
              </w:rPr>
              <w:t xml:space="preserve">Indicates situations that could cause major personal injury or even death. </w:t>
            </w:r>
          </w:p>
        </w:tc>
      </w:tr>
    </w:tbl>
    <w:p w:rsidR="007212D3" w:rsidRDefault="007212D3">
      <w:pPr>
        <w:rPr>
          <w:rFonts w:cs="Times New Roman"/>
          <w:szCs w:val="24"/>
        </w:rPr>
      </w:pPr>
    </w:p>
    <w:p w:rsidR="007212D3" w:rsidRDefault="007212D3">
      <w:pPr>
        <w:pStyle w:val="40"/>
        <w:rPr>
          <w:rFonts w:cs="Times New Roman"/>
          <w:bCs w:val="0"/>
          <w:szCs w:val="24"/>
        </w:rPr>
      </w:pPr>
      <w:r>
        <w:rPr>
          <w:rFonts w:cs="Times New Roman"/>
          <w:bCs w:val="0"/>
          <w:szCs w:val="24"/>
        </w:rPr>
        <w:t>Notational Conventions</w:t>
      </w:r>
    </w:p>
    <w:tbl>
      <w:tblPr>
        <w:tblW w:w="96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1620"/>
        <w:gridCol w:w="8019"/>
      </w:tblGrid>
      <w:tr w:rsidR="007212D3">
        <w:trPr>
          <w:tblHeader/>
          <w:jc w:val="center"/>
        </w:trPr>
        <w:tc>
          <w:tcPr>
            <w:tcW w:w="1620" w:type="dxa"/>
            <w:tcBorders>
              <w:top w:val="single" w:sz="8" w:space="0" w:color="auto"/>
            </w:tcBorders>
            <w:shd w:val="clear" w:color="000000" w:fill="D9D9D9"/>
            <w:vAlign w:val="center"/>
          </w:tcPr>
          <w:p w:rsidR="007212D3" w:rsidRDefault="007212D3">
            <w:pPr>
              <w:pStyle w:val="Tablehead"/>
              <w:rPr>
                <w:rFonts w:cs="Times New Roman"/>
                <w:b/>
                <w:bCs w:val="0"/>
                <w:szCs w:val="24"/>
              </w:rPr>
            </w:pPr>
            <w:r>
              <w:rPr>
                <w:rFonts w:cs="Times New Roman"/>
                <w:b/>
                <w:bCs w:val="0"/>
                <w:szCs w:val="24"/>
              </w:rPr>
              <w:t>Item</w:t>
            </w:r>
          </w:p>
        </w:tc>
        <w:tc>
          <w:tcPr>
            <w:tcW w:w="8019" w:type="dxa"/>
            <w:tcBorders>
              <w:top w:val="single" w:sz="8" w:space="0" w:color="auto"/>
            </w:tcBorders>
            <w:shd w:val="clear" w:color="000000" w:fill="D9D9D9"/>
            <w:vAlign w:val="center"/>
          </w:tcPr>
          <w:p w:rsidR="007212D3" w:rsidRDefault="007212D3">
            <w:pPr>
              <w:pStyle w:val="Tablehead"/>
              <w:rPr>
                <w:rFonts w:cs="Times New Roman"/>
                <w:b/>
                <w:bCs w:val="0"/>
                <w:szCs w:val="24"/>
              </w:rPr>
            </w:pPr>
            <w:r>
              <w:rPr>
                <w:rFonts w:cs="Times New Roman"/>
                <w:b/>
                <w:bCs w:val="0"/>
                <w:szCs w:val="24"/>
              </w:rPr>
              <w:t xml:space="preserve">Description </w:t>
            </w:r>
          </w:p>
        </w:tc>
      </w:tr>
      <w:tr w:rsidR="007212D3">
        <w:trPr>
          <w:jc w:val="center"/>
        </w:trPr>
        <w:tc>
          <w:tcPr>
            <w:tcW w:w="1620" w:type="dxa"/>
            <w:vAlign w:val="center"/>
          </w:tcPr>
          <w:p w:rsidR="007212D3" w:rsidRDefault="007212D3">
            <w:pPr>
              <w:pStyle w:val="Tabletext0"/>
              <w:jc w:val="center"/>
              <w:rPr>
                <w:rFonts w:cs="Times New Roman"/>
                <w:szCs w:val="24"/>
              </w:rPr>
            </w:pPr>
            <w:r>
              <w:rPr>
                <w:rFonts w:cs="Times New Roman"/>
                <w:szCs w:val="24"/>
              </w:rPr>
              <w:t>“ ”</w:t>
            </w:r>
          </w:p>
        </w:tc>
        <w:tc>
          <w:tcPr>
            <w:tcW w:w="8019" w:type="dxa"/>
            <w:vAlign w:val="center"/>
          </w:tcPr>
          <w:p w:rsidR="007212D3" w:rsidRDefault="007212D3">
            <w:pPr>
              <w:pStyle w:val="Tabletext0"/>
              <w:rPr>
                <w:rFonts w:cs="Times New Roman"/>
                <w:szCs w:val="24"/>
              </w:rPr>
            </w:pPr>
            <w:r>
              <w:rPr>
                <w:rFonts w:cs="Times New Roman"/>
                <w:szCs w:val="24"/>
              </w:rPr>
              <w:t>The quotation marks enclose the name of a software interface element. For example, click “OK”.</w:t>
            </w:r>
          </w:p>
        </w:tc>
      </w:tr>
      <w:tr w:rsidR="007212D3">
        <w:trPr>
          <w:jc w:val="center"/>
        </w:trPr>
        <w:tc>
          <w:tcPr>
            <w:tcW w:w="1620" w:type="dxa"/>
            <w:vAlign w:val="center"/>
          </w:tcPr>
          <w:p w:rsidR="007212D3" w:rsidRDefault="007212D3">
            <w:pPr>
              <w:pStyle w:val="Tabletext0"/>
              <w:jc w:val="center"/>
              <w:rPr>
                <w:rFonts w:cs="Times New Roman"/>
                <w:szCs w:val="24"/>
              </w:rPr>
            </w:pPr>
            <w:r>
              <w:rPr>
                <w:rFonts w:cs="Times New Roman"/>
                <w:b/>
                <w:noProof/>
                <w:szCs w:val="24"/>
              </w:rPr>
              <w:t>Bold</w:t>
            </w:r>
          </w:p>
        </w:tc>
        <w:tc>
          <w:tcPr>
            <w:tcW w:w="8019" w:type="dxa"/>
            <w:vAlign w:val="center"/>
          </w:tcPr>
          <w:p w:rsidR="007212D3" w:rsidRDefault="007212D3">
            <w:pPr>
              <w:pStyle w:val="Tabletext0"/>
              <w:rPr>
                <w:rFonts w:cs="Times New Roman"/>
                <w:szCs w:val="24"/>
              </w:rPr>
            </w:pPr>
            <w:r>
              <w:rPr>
                <w:rFonts w:cs="Times New Roman"/>
                <w:szCs w:val="24"/>
              </w:rPr>
              <w:t xml:space="preserve">The text in boldface denotes the name of a hardware button. For example, press the </w:t>
            </w:r>
            <w:r>
              <w:rPr>
                <w:rFonts w:cs="Times New Roman"/>
                <w:b/>
                <w:szCs w:val="24"/>
              </w:rPr>
              <w:t>PTT</w:t>
            </w:r>
            <w:r>
              <w:rPr>
                <w:rFonts w:cs="Times New Roman"/>
                <w:szCs w:val="24"/>
              </w:rPr>
              <w:t xml:space="preserve"> key. </w:t>
            </w:r>
          </w:p>
        </w:tc>
      </w:tr>
      <w:tr w:rsidR="007212D3">
        <w:trPr>
          <w:jc w:val="center"/>
        </w:trPr>
        <w:tc>
          <w:tcPr>
            <w:tcW w:w="1620" w:type="dxa"/>
            <w:tcBorders>
              <w:bottom w:val="single" w:sz="8" w:space="0" w:color="auto"/>
            </w:tcBorders>
            <w:vAlign w:val="center"/>
          </w:tcPr>
          <w:p w:rsidR="007212D3" w:rsidRDefault="007212D3">
            <w:pPr>
              <w:pStyle w:val="Tabletext0"/>
              <w:jc w:val="center"/>
              <w:rPr>
                <w:rFonts w:cs="Times New Roman"/>
                <w:szCs w:val="24"/>
              </w:rPr>
            </w:pPr>
            <w:r>
              <w:rPr>
                <w:rFonts w:cs="Times New Roman"/>
                <w:szCs w:val="24"/>
              </w:rPr>
              <w:t>-&gt;</w:t>
            </w:r>
          </w:p>
        </w:tc>
        <w:tc>
          <w:tcPr>
            <w:tcW w:w="8019" w:type="dxa"/>
            <w:tcBorders>
              <w:bottom w:val="single" w:sz="8" w:space="0" w:color="auto"/>
            </w:tcBorders>
            <w:vAlign w:val="center"/>
          </w:tcPr>
          <w:p w:rsidR="007212D3" w:rsidRDefault="007212D3">
            <w:pPr>
              <w:pStyle w:val="Tabletext0"/>
              <w:rPr>
                <w:rFonts w:cs="Times New Roman"/>
                <w:szCs w:val="24"/>
              </w:rPr>
            </w:pPr>
            <w:r>
              <w:rPr>
                <w:rFonts w:cs="Times New Roman"/>
                <w:szCs w:val="24"/>
              </w:rPr>
              <w:t>The symbol directs you to access a multi-level menu. For example, to select “New” from the “File” menu, we will describe it as follows: File -&gt; New.</w:t>
            </w:r>
          </w:p>
        </w:tc>
      </w:tr>
    </w:tbl>
    <w:p w:rsidR="007212D3" w:rsidRDefault="007212D3">
      <w:pPr>
        <w:rPr>
          <w:rFonts w:cs="Times New Roman"/>
          <w:szCs w:val="24"/>
        </w:rPr>
      </w:pPr>
    </w:p>
    <w:p w:rsidR="007212D3" w:rsidRDefault="007212D3" w:rsidP="00057E85">
      <w:pPr>
        <w:pStyle w:val="21"/>
      </w:pPr>
      <w:r>
        <w:t>Revision History</w:t>
      </w:r>
    </w:p>
    <w:tbl>
      <w:tblPr>
        <w:tblW w:w="96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20" w:firstRow="1" w:lastRow="0" w:firstColumn="0" w:lastColumn="0" w:noHBand="0" w:noVBand="0"/>
      </w:tblPr>
      <w:tblGrid>
        <w:gridCol w:w="1239"/>
        <w:gridCol w:w="2003"/>
        <w:gridCol w:w="6397"/>
      </w:tblGrid>
      <w:tr w:rsidR="00EE37EB" w:rsidRPr="00453896" w:rsidTr="00453896">
        <w:trPr>
          <w:tblHeader/>
          <w:jc w:val="center"/>
        </w:trPr>
        <w:tc>
          <w:tcPr>
            <w:tcW w:w="1239" w:type="dxa"/>
            <w:tcBorders>
              <w:top w:val="single" w:sz="8" w:space="0" w:color="auto"/>
              <w:left w:val="single" w:sz="8" w:space="0" w:color="auto"/>
              <w:bottom w:val="single" w:sz="4" w:space="0" w:color="auto"/>
              <w:right w:val="single" w:sz="4" w:space="0" w:color="auto"/>
              <w:tl2br w:val="nil"/>
              <w:tr2bl w:val="nil"/>
            </w:tcBorders>
            <w:shd w:val="clear" w:color="000000" w:fill="D9D9D9"/>
            <w:vAlign w:val="center"/>
          </w:tcPr>
          <w:p w:rsidR="00EE37EB" w:rsidRPr="00453896" w:rsidRDefault="00EE37EB" w:rsidP="00937F22">
            <w:pPr>
              <w:pStyle w:val="Tablehead"/>
              <w:rPr>
                <w:b/>
                <w:bCs w:val="0"/>
                <w:szCs w:val="24"/>
              </w:rPr>
            </w:pPr>
            <w:r w:rsidRPr="00453896">
              <w:rPr>
                <w:b/>
                <w:bCs w:val="0"/>
                <w:szCs w:val="24"/>
              </w:rPr>
              <w:t xml:space="preserve">Version </w:t>
            </w:r>
          </w:p>
        </w:tc>
        <w:tc>
          <w:tcPr>
            <w:tcW w:w="2003" w:type="dxa"/>
            <w:tcBorders>
              <w:top w:val="single" w:sz="8" w:space="0" w:color="auto"/>
              <w:left w:val="single" w:sz="4" w:space="0" w:color="auto"/>
              <w:bottom w:val="single" w:sz="4" w:space="0" w:color="auto"/>
              <w:right w:val="single" w:sz="4" w:space="0" w:color="auto"/>
              <w:tl2br w:val="nil"/>
              <w:tr2bl w:val="nil"/>
            </w:tcBorders>
            <w:shd w:val="clear" w:color="000000" w:fill="D9D9D9"/>
            <w:vAlign w:val="center"/>
          </w:tcPr>
          <w:p w:rsidR="00EE37EB" w:rsidRPr="00453896" w:rsidRDefault="00EE37EB" w:rsidP="00937F22">
            <w:pPr>
              <w:pStyle w:val="Tablehead"/>
              <w:rPr>
                <w:b/>
                <w:bCs w:val="0"/>
                <w:szCs w:val="24"/>
              </w:rPr>
            </w:pPr>
            <w:r w:rsidRPr="00453896">
              <w:rPr>
                <w:b/>
                <w:bCs w:val="0"/>
                <w:szCs w:val="24"/>
              </w:rPr>
              <w:t>Date</w:t>
            </w:r>
          </w:p>
        </w:tc>
        <w:tc>
          <w:tcPr>
            <w:tcW w:w="6397" w:type="dxa"/>
            <w:tcBorders>
              <w:top w:val="single" w:sz="8" w:space="0" w:color="auto"/>
              <w:left w:val="single" w:sz="4" w:space="0" w:color="auto"/>
              <w:bottom w:val="single" w:sz="4" w:space="0" w:color="auto"/>
              <w:right w:val="single" w:sz="8" w:space="0" w:color="auto"/>
              <w:tl2br w:val="nil"/>
              <w:tr2bl w:val="nil"/>
            </w:tcBorders>
            <w:shd w:val="clear" w:color="000000" w:fill="D9D9D9"/>
            <w:vAlign w:val="center"/>
          </w:tcPr>
          <w:p w:rsidR="00EE37EB" w:rsidRPr="00453896" w:rsidRDefault="00EE37EB" w:rsidP="00937F22">
            <w:pPr>
              <w:pStyle w:val="Tablehead"/>
              <w:rPr>
                <w:b/>
                <w:bCs w:val="0"/>
                <w:szCs w:val="24"/>
              </w:rPr>
            </w:pPr>
            <w:r w:rsidRPr="00453896">
              <w:rPr>
                <w:b/>
                <w:bCs w:val="0"/>
                <w:szCs w:val="24"/>
              </w:rPr>
              <w:t xml:space="preserve">Description </w:t>
            </w:r>
          </w:p>
        </w:tc>
      </w:tr>
      <w:tr w:rsidR="00AB0903" w:rsidRPr="00453896" w:rsidTr="00453896">
        <w:trPr>
          <w:jc w:val="center"/>
        </w:trPr>
        <w:tc>
          <w:tcPr>
            <w:tcW w:w="1239" w:type="dxa"/>
            <w:shd w:val="clear" w:color="auto" w:fill="auto"/>
            <w:vAlign w:val="center"/>
          </w:tcPr>
          <w:p w:rsidR="00AB0903" w:rsidRDefault="00AB0903" w:rsidP="000F0C87">
            <w:pPr>
              <w:pStyle w:val="Tabletext0"/>
            </w:pPr>
            <w:r>
              <w:rPr>
                <w:rFonts w:hint="eastAsia"/>
              </w:rPr>
              <w:t>R1.2.1</w:t>
            </w:r>
          </w:p>
        </w:tc>
        <w:tc>
          <w:tcPr>
            <w:tcW w:w="2003" w:type="dxa"/>
            <w:shd w:val="clear" w:color="auto" w:fill="auto"/>
            <w:vAlign w:val="center"/>
          </w:tcPr>
          <w:p w:rsidR="00AB0903" w:rsidRDefault="00AB0903" w:rsidP="00B273BA">
            <w:pPr>
              <w:jc w:val="both"/>
            </w:pPr>
            <w:r>
              <w:rPr>
                <w:rFonts w:hint="eastAsia"/>
              </w:rPr>
              <w:t>2015-01</w:t>
            </w:r>
          </w:p>
        </w:tc>
        <w:tc>
          <w:tcPr>
            <w:tcW w:w="6397" w:type="dxa"/>
            <w:shd w:val="clear" w:color="auto" w:fill="auto"/>
            <w:vAlign w:val="center"/>
          </w:tcPr>
          <w:p w:rsidR="00AB0903" w:rsidRDefault="00AB0903" w:rsidP="00AB0903">
            <w:pPr>
              <w:pStyle w:val="Tabletext0"/>
            </w:pPr>
            <w:r>
              <w:rPr>
                <w:rFonts w:hint="eastAsia"/>
              </w:rPr>
              <w:t xml:space="preserve">Upgrade the software to </w:t>
            </w:r>
            <w:proofErr w:type="spellStart"/>
            <w:r>
              <w:rPr>
                <w:rFonts w:hint="eastAsia"/>
              </w:rPr>
              <w:t>lastest</w:t>
            </w:r>
            <w:proofErr w:type="spellEnd"/>
            <w:r>
              <w:rPr>
                <w:rFonts w:hint="eastAsia"/>
              </w:rPr>
              <w:t xml:space="preserve"> </w:t>
            </w:r>
            <w:proofErr w:type="spellStart"/>
            <w:r>
              <w:rPr>
                <w:rFonts w:hint="eastAsia"/>
              </w:rPr>
              <w:t>veresion</w:t>
            </w:r>
            <w:proofErr w:type="spellEnd"/>
            <w:r>
              <w:rPr>
                <w:rFonts w:hint="eastAsia"/>
              </w:rPr>
              <w:t>：</w:t>
            </w:r>
          </w:p>
          <w:p w:rsidR="00AB0903" w:rsidRDefault="00AB0903" w:rsidP="00AB0903">
            <w:pPr>
              <w:pStyle w:val="Tabletext0"/>
            </w:pPr>
            <w:r>
              <w:t>F</w:t>
            </w:r>
            <w:r>
              <w:rPr>
                <w:rFonts w:hint="eastAsia"/>
              </w:rPr>
              <w:t>irmware:A1.02.10.001</w:t>
            </w:r>
            <w:r>
              <w:rPr>
                <w:rFonts w:hint="eastAsia"/>
              </w:rPr>
              <w:t>；</w:t>
            </w:r>
            <w:r>
              <w:rPr>
                <w:rFonts w:hint="eastAsia"/>
              </w:rPr>
              <w:t>Radio data</w:t>
            </w:r>
            <w:r>
              <w:rPr>
                <w:rFonts w:hint="eastAsia"/>
              </w:rPr>
              <w:t>：</w:t>
            </w:r>
            <w:r>
              <w:rPr>
                <w:rFonts w:hint="eastAsia"/>
              </w:rPr>
              <w:t>D1.02.05.001</w:t>
            </w:r>
            <w:r>
              <w:rPr>
                <w:rFonts w:hint="eastAsia"/>
              </w:rPr>
              <w:t>；</w:t>
            </w:r>
            <w:r>
              <w:rPr>
                <w:rFonts w:hint="eastAsia"/>
              </w:rPr>
              <w:t>Baseband</w:t>
            </w:r>
            <w:r>
              <w:rPr>
                <w:rFonts w:hint="eastAsia"/>
              </w:rPr>
              <w:t>：</w:t>
            </w:r>
            <w:r>
              <w:rPr>
                <w:rFonts w:hint="eastAsia"/>
              </w:rPr>
              <w:t>V2.01.03P8</w:t>
            </w:r>
          </w:p>
        </w:tc>
      </w:tr>
      <w:tr w:rsidR="00B273BA" w:rsidRPr="00453896" w:rsidTr="00453896">
        <w:trPr>
          <w:jc w:val="center"/>
        </w:trPr>
        <w:tc>
          <w:tcPr>
            <w:tcW w:w="1239" w:type="dxa"/>
            <w:shd w:val="clear" w:color="auto" w:fill="auto"/>
            <w:vAlign w:val="center"/>
          </w:tcPr>
          <w:p w:rsidR="00B273BA" w:rsidRDefault="00B273BA" w:rsidP="000F0C87">
            <w:pPr>
              <w:pStyle w:val="Tabletext0"/>
            </w:pPr>
            <w:r>
              <w:rPr>
                <w:rFonts w:hint="eastAsia"/>
              </w:rPr>
              <w:t>R1.2</w:t>
            </w:r>
          </w:p>
        </w:tc>
        <w:tc>
          <w:tcPr>
            <w:tcW w:w="2003" w:type="dxa"/>
            <w:shd w:val="clear" w:color="auto" w:fill="auto"/>
            <w:vAlign w:val="center"/>
          </w:tcPr>
          <w:p w:rsidR="00B273BA" w:rsidRDefault="00B273BA" w:rsidP="00B273BA">
            <w:pPr>
              <w:jc w:val="both"/>
            </w:pPr>
            <w:r>
              <w:rPr>
                <w:rFonts w:hint="eastAsia"/>
              </w:rPr>
              <w:t>2014-12</w:t>
            </w:r>
          </w:p>
        </w:tc>
        <w:tc>
          <w:tcPr>
            <w:tcW w:w="6397" w:type="dxa"/>
            <w:shd w:val="clear" w:color="auto" w:fill="auto"/>
            <w:vAlign w:val="center"/>
          </w:tcPr>
          <w:p w:rsidR="00B273BA" w:rsidRDefault="00B273BA" w:rsidP="00B273BA">
            <w:pPr>
              <w:pStyle w:val="Tabletext0"/>
            </w:pPr>
            <w:r>
              <w:rPr>
                <w:rFonts w:hint="eastAsia"/>
              </w:rPr>
              <w:t xml:space="preserve">Upgrade the software to </w:t>
            </w:r>
            <w:proofErr w:type="spellStart"/>
            <w:r>
              <w:rPr>
                <w:rFonts w:hint="eastAsia"/>
              </w:rPr>
              <w:t>lastest</w:t>
            </w:r>
            <w:proofErr w:type="spellEnd"/>
            <w:r>
              <w:rPr>
                <w:rFonts w:hint="eastAsia"/>
              </w:rPr>
              <w:t xml:space="preserve"> </w:t>
            </w:r>
            <w:proofErr w:type="spellStart"/>
            <w:r>
              <w:rPr>
                <w:rFonts w:hint="eastAsia"/>
              </w:rPr>
              <w:t>veresion</w:t>
            </w:r>
            <w:proofErr w:type="spellEnd"/>
            <w:r>
              <w:rPr>
                <w:rFonts w:hint="eastAsia"/>
              </w:rPr>
              <w:t>：</w:t>
            </w:r>
          </w:p>
          <w:p w:rsidR="00B273BA" w:rsidRPr="00453896" w:rsidRDefault="00B273BA" w:rsidP="006D0EE0">
            <w:pPr>
              <w:pStyle w:val="Tabletext0"/>
              <w:rPr>
                <w:rFonts w:cs="Times New Roman"/>
                <w:szCs w:val="24"/>
              </w:rPr>
            </w:pPr>
            <w:r>
              <w:lastRenderedPageBreak/>
              <w:t>F</w:t>
            </w:r>
            <w:r>
              <w:rPr>
                <w:rFonts w:hint="eastAsia"/>
              </w:rPr>
              <w:t>irmware:A1.02.09.001</w:t>
            </w:r>
            <w:r>
              <w:rPr>
                <w:rFonts w:hint="eastAsia"/>
              </w:rPr>
              <w:t>；</w:t>
            </w:r>
            <w:r>
              <w:rPr>
                <w:rFonts w:hint="eastAsia"/>
              </w:rPr>
              <w:t>R</w:t>
            </w:r>
            <w:r w:rsidR="006D0EE0">
              <w:rPr>
                <w:rFonts w:hint="eastAsia"/>
              </w:rPr>
              <w:t xml:space="preserve">adio </w:t>
            </w:r>
            <w:r w:rsidR="003C6531">
              <w:rPr>
                <w:rFonts w:hint="eastAsia"/>
              </w:rPr>
              <w:t>data</w:t>
            </w:r>
            <w:r>
              <w:rPr>
                <w:rFonts w:hint="eastAsia"/>
              </w:rPr>
              <w:t>：</w:t>
            </w:r>
            <w:r>
              <w:rPr>
                <w:rFonts w:hint="eastAsia"/>
              </w:rPr>
              <w:t>D1.02.05.001</w:t>
            </w:r>
            <w:r>
              <w:rPr>
                <w:rFonts w:hint="eastAsia"/>
              </w:rPr>
              <w:t>；</w:t>
            </w:r>
            <w:r w:rsidR="000601DD">
              <w:rPr>
                <w:rFonts w:hint="eastAsia"/>
              </w:rPr>
              <w:t>Baseband</w:t>
            </w:r>
            <w:r>
              <w:rPr>
                <w:rFonts w:hint="eastAsia"/>
              </w:rPr>
              <w:t>：</w:t>
            </w:r>
            <w:r>
              <w:rPr>
                <w:rFonts w:hint="eastAsia"/>
              </w:rPr>
              <w:t>V2.01.03P8</w:t>
            </w:r>
          </w:p>
        </w:tc>
      </w:tr>
      <w:tr w:rsidR="00260ABF" w:rsidRPr="00453896" w:rsidTr="00453896">
        <w:trPr>
          <w:jc w:val="center"/>
        </w:trPr>
        <w:tc>
          <w:tcPr>
            <w:tcW w:w="1239" w:type="dxa"/>
            <w:shd w:val="clear" w:color="auto" w:fill="auto"/>
            <w:vAlign w:val="center"/>
          </w:tcPr>
          <w:p w:rsidR="00260ABF" w:rsidRDefault="004775C8" w:rsidP="00B273BA">
            <w:pPr>
              <w:pStyle w:val="Tabletext0"/>
            </w:pPr>
            <w:r>
              <w:rPr>
                <w:rFonts w:hint="eastAsia"/>
              </w:rPr>
              <w:lastRenderedPageBreak/>
              <w:t>R1.</w:t>
            </w:r>
            <w:r w:rsidR="00B273BA">
              <w:rPr>
                <w:rFonts w:hint="eastAsia"/>
              </w:rPr>
              <w:t>1</w:t>
            </w:r>
          </w:p>
        </w:tc>
        <w:tc>
          <w:tcPr>
            <w:tcW w:w="2003" w:type="dxa"/>
            <w:shd w:val="clear" w:color="auto" w:fill="auto"/>
            <w:vAlign w:val="center"/>
          </w:tcPr>
          <w:p w:rsidR="00260ABF" w:rsidRDefault="004775C8" w:rsidP="000F0C87">
            <w:pPr>
              <w:jc w:val="both"/>
            </w:pPr>
            <w:r>
              <w:rPr>
                <w:rFonts w:hint="eastAsia"/>
              </w:rPr>
              <w:t>2014-07</w:t>
            </w:r>
          </w:p>
        </w:tc>
        <w:tc>
          <w:tcPr>
            <w:tcW w:w="6397" w:type="dxa"/>
            <w:shd w:val="clear" w:color="auto" w:fill="auto"/>
            <w:vAlign w:val="center"/>
          </w:tcPr>
          <w:p w:rsidR="00260ABF" w:rsidRPr="00453896" w:rsidRDefault="00260ABF" w:rsidP="002D6CDF">
            <w:pPr>
              <w:pStyle w:val="Tabletext0"/>
              <w:rPr>
                <w:rFonts w:cs="Times New Roman"/>
                <w:szCs w:val="24"/>
              </w:rPr>
            </w:pPr>
            <w:r w:rsidRPr="00453896">
              <w:rPr>
                <w:rFonts w:cs="Times New Roman"/>
                <w:szCs w:val="24"/>
              </w:rPr>
              <w:t xml:space="preserve">instructing you to upgrade the firmware to </w:t>
            </w:r>
            <w:r w:rsidR="004775C8">
              <w:rPr>
                <w:rFonts w:cs="Times New Roman" w:hint="eastAsia"/>
                <w:szCs w:val="24"/>
              </w:rPr>
              <w:t>A1.01.02.023</w:t>
            </w:r>
          </w:p>
          <w:p w:rsidR="00260ABF" w:rsidRPr="00453896" w:rsidRDefault="00260ABF" w:rsidP="00D73916">
            <w:pPr>
              <w:pStyle w:val="Tabletext0"/>
              <w:rPr>
                <w:rFonts w:cs="Times New Roman"/>
                <w:szCs w:val="24"/>
              </w:rPr>
            </w:pPr>
            <w:r w:rsidRPr="00453896">
              <w:rPr>
                <w:rFonts w:cs="Times New Roman"/>
                <w:szCs w:val="24"/>
              </w:rPr>
              <w:t xml:space="preserve">It is applicable to </w:t>
            </w:r>
            <w:r w:rsidR="004775C8">
              <w:rPr>
                <w:rFonts w:cs="Times New Roman" w:hint="eastAsia"/>
                <w:szCs w:val="24"/>
              </w:rPr>
              <w:t>PD3</w:t>
            </w:r>
            <w:r w:rsidR="00D73916">
              <w:rPr>
                <w:rFonts w:cs="Times New Roman" w:hint="eastAsia"/>
                <w:szCs w:val="24"/>
              </w:rPr>
              <w:t xml:space="preserve"> series models. </w:t>
            </w:r>
          </w:p>
        </w:tc>
      </w:tr>
    </w:tbl>
    <w:p w:rsidR="007A61FB" w:rsidRDefault="007A61FB">
      <w:pPr>
        <w:rPr>
          <w:rFonts w:cs="Times New Roman"/>
          <w:szCs w:val="24"/>
        </w:rPr>
        <w:sectPr w:rsidR="007A61FB" w:rsidSect="005D5F99">
          <w:headerReference w:type="even" r:id="rId23"/>
          <w:headerReference w:type="default" r:id="rId24"/>
          <w:pgSz w:w="11906" w:h="16838" w:code="9"/>
          <w:pgMar w:top="1134" w:right="1134" w:bottom="1134" w:left="1134" w:header="851" w:footer="851" w:gutter="0"/>
          <w:pgNumType w:start="1"/>
          <w:cols w:space="425"/>
          <w:docGrid w:linePitch="312"/>
        </w:sectPr>
      </w:pPr>
    </w:p>
    <w:p w:rsidR="007212D3" w:rsidRDefault="007212D3">
      <w:pPr>
        <w:pStyle w:val="1"/>
        <w:numPr>
          <w:ilvl w:val="0"/>
          <w:numId w:val="14"/>
        </w:numPr>
        <w:rPr>
          <w:rFonts w:cs="Times New Roman"/>
          <w:bCs w:val="0"/>
          <w:szCs w:val="24"/>
        </w:rPr>
      </w:pPr>
      <w:bookmarkStart w:id="3" w:name="_Toc408825507"/>
      <w:r>
        <w:rPr>
          <w:rFonts w:cs="Times New Roman"/>
          <w:bCs w:val="0"/>
          <w:szCs w:val="24"/>
        </w:rPr>
        <w:lastRenderedPageBreak/>
        <w:t>General Information</w:t>
      </w:r>
      <w:bookmarkEnd w:id="3"/>
    </w:p>
    <w:p w:rsidR="007212D3" w:rsidRDefault="007212D3">
      <w:pPr>
        <w:pStyle w:val="2"/>
        <w:rPr>
          <w:rFonts w:cs="Times New Roman"/>
          <w:bCs w:val="0"/>
          <w:szCs w:val="24"/>
        </w:rPr>
      </w:pPr>
      <w:bookmarkStart w:id="4" w:name="_Toc408825508"/>
      <w:r>
        <w:rPr>
          <w:rFonts w:cs="Times New Roman"/>
          <w:bCs w:val="0"/>
          <w:szCs w:val="24"/>
        </w:rPr>
        <w:t>Special Instructions before upgrade</w:t>
      </w:r>
      <w:bookmarkEnd w:id="4"/>
    </w:p>
    <w:p w:rsidR="007212D3" w:rsidRDefault="007212D3">
      <w:pPr>
        <w:rPr>
          <w:rFonts w:cs="Times New Roman"/>
          <w:szCs w:val="24"/>
        </w:rPr>
      </w:pPr>
      <w:r>
        <w:rPr>
          <w:rFonts w:cs="Times New Roman"/>
          <w:szCs w:val="24"/>
        </w:rPr>
        <w:t xml:space="preserve">To achieve a successful upgrade of the firmware, please carefully read the instructions below before operation: </w:t>
      </w:r>
    </w:p>
    <w:p w:rsidR="007212D3" w:rsidRDefault="007212D3" w:rsidP="00437016">
      <w:pPr>
        <w:pStyle w:val="Itemlist"/>
        <w:ind w:left="315" w:hanging="315"/>
      </w:pPr>
      <w:r>
        <w:t xml:space="preserve">This document can instruct you to upgrade the firmware in </w:t>
      </w:r>
      <w:r w:rsidR="00FB0935">
        <w:rPr>
          <w:rFonts w:hint="eastAsia"/>
        </w:rPr>
        <w:t>subscriber</w:t>
      </w:r>
      <w:r>
        <w:t xml:space="preserve">s of specific models to </w:t>
      </w:r>
      <w:r w:rsidR="00B273BA">
        <w:rPr>
          <w:rFonts w:hint="eastAsia"/>
          <w:b/>
        </w:rPr>
        <w:t>R1.2</w:t>
      </w:r>
      <w:r>
        <w:t>. As for the model informatio</w:t>
      </w:r>
      <w:r w:rsidRPr="00AA2147">
        <w:t xml:space="preserve">n, please refer to </w:t>
      </w:r>
      <w:r w:rsidR="000051F8">
        <w:rPr>
          <w:rFonts w:hint="eastAsia"/>
        </w:rPr>
        <w:t>the section</w:t>
      </w:r>
      <w:r w:rsidRPr="00AA2147">
        <w:t xml:space="preserve"> </w:t>
      </w:r>
      <w:r w:rsidR="000051F8">
        <w:t>“</w:t>
      </w:r>
      <w:r w:rsidR="003D5F2E">
        <w:fldChar w:fldCharType="begin"/>
      </w:r>
      <w:r w:rsidR="000051F8">
        <w:instrText xml:space="preserve"> REF _Ref326762128 \r \h </w:instrText>
      </w:r>
      <w:r w:rsidR="003D5F2E">
        <w:fldChar w:fldCharType="separate"/>
      </w:r>
      <w:r w:rsidR="00F957E2">
        <w:t>1.3</w:t>
      </w:r>
      <w:r w:rsidR="003D5F2E">
        <w:fldChar w:fldCharType="end"/>
      </w:r>
      <w:r w:rsidR="000051F8">
        <w:rPr>
          <w:rFonts w:hint="eastAsia"/>
        </w:rPr>
        <w:t xml:space="preserve"> </w:t>
      </w:r>
      <w:r w:rsidR="003D5F2E">
        <w:fldChar w:fldCharType="begin"/>
      </w:r>
      <w:r w:rsidR="000051F8">
        <w:instrText xml:space="preserve"> </w:instrText>
      </w:r>
      <w:r w:rsidR="000051F8">
        <w:rPr>
          <w:rFonts w:hint="eastAsia"/>
        </w:rPr>
        <w:instrText>REF _Ref326762128 \h</w:instrText>
      </w:r>
      <w:r w:rsidR="000051F8">
        <w:instrText xml:space="preserve"> </w:instrText>
      </w:r>
      <w:r w:rsidR="003D5F2E">
        <w:fldChar w:fldCharType="separate"/>
      </w:r>
      <w:r w:rsidR="00F957E2">
        <w:rPr>
          <w:bCs/>
        </w:rPr>
        <w:t>Model Information for Upgrade</w:t>
      </w:r>
      <w:r w:rsidR="003D5F2E">
        <w:fldChar w:fldCharType="end"/>
      </w:r>
      <w:r w:rsidR="000051F8">
        <w:t>”</w:t>
      </w:r>
      <w:r w:rsidR="000051F8">
        <w:rPr>
          <w:rFonts w:hint="eastAsia"/>
        </w:rPr>
        <w:t xml:space="preserve"> </w:t>
      </w:r>
      <w:r>
        <w:t xml:space="preserve">below. </w:t>
      </w:r>
    </w:p>
    <w:p w:rsidR="002C50D7" w:rsidRDefault="007212D3" w:rsidP="00437016">
      <w:pPr>
        <w:pStyle w:val="Itemlist"/>
        <w:ind w:left="315" w:hanging="315"/>
      </w:pPr>
      <w:r>
        <w:t xml:space="preserve">Make sure the PC is installed with a USB </w:t>
      </w:r>
      <w:r w:rsidR="002C50D7">
        <w:rPr>
          <w:rFonts w:hint="eastAsia"/>
        </w:rPr>
        <w:t xml:space="preserve">to </w:t>
      </w:r>
      <w:proofErr w:type="spellStart"/>
      <w:r w:rsidR="002C50D7">
        <w:rPr>
          <w:rFonts w:hint="eastAsia"/>
        </w:rPr>
        <w:t>Uart</w:t>
      </w:r>
      <w:proofErr w:type="spellEnd"/>
      <w:r w:rsidR="002C50D7">
        <w:rPr>
          <w:rFonts w:hint="eastAsia"/>
        </w:rPr>
        <w:t xml:space="preserve"> </w:t>
      </w:r>
      <w:r>
        <w:t>driver. Otherwise, please install the driver first</w:t>
      </w:r>
    </w:p>
    <w:p w:rsidR="007212D3" w:rsidRDefault="007212D3" w:rsidP="00437016">
      <w:pPr>
        <w:pStyle w:val="Itemlist"/>
        <w:ind w:left="315" w:hanging="315"/>
      </w:pPr>
      <w:r>
        <w:t xml:space="preserve">After successful upgrade, re-program the </w:t>
      </w:r>
      <w:r w:rsidR="00FB0935">
        <w:t>subscriber</w:t>
      </w:r>
      <w:r>
        <w:t xml:space="preserve"> with a CPS of</w:t>
      </w:r>
      <w:r w:rsidR="00963434">
        <w:t xml:space="preserve"> </w:t>
      </w:r>
      <w:r w:rsidR="00090999" w:rsidRPr="002C50D7">
        <w:rPr>
          <w:b/>
        </w:rPr>
        <w:t>V</w:t>
      </w:r>
      <w:r w:rsidR="002C50D7">
        <w:rPr>
          <w:rFonts w:hint="eastAsia"/>
          <w:b/>
        </w:rPr>
        <w:t>1.0</w:t>
      </w:r>
      <w:r w:rsidR="00B273BA">
        <w:rPr>
          <w:rFonts w:hint="eastAsia"/>
          <w:b/>
        </w:rPr>
        <w:t>2</w:t>
      </w:r>
      <w:r w:rsidR="002C50D7">
        <w:rPr>
          <w:rFonts w:hint="eastAsia"/>
          <w:b/>
        </w:rPr>
        <w:t>.02.0</w:t>
      </w:r>
      <w:r w:rsidR="00B273BA">
        <w:rPr>
          <w:rFonts w:hint="eastAsia"/>
          <w:b/>
        </w:rPr>
        <w:t>07</w:t>
      </w:r>
      <w:r w:rsidR="0043688D" w:rsidRPr="002C50D7">
        <w:rPr>
          <w:rFonts w:hint="eastAsia"/>
          <w:b/>
        </w:rPr>
        <w:t xml:space="preserve"> </w:t>
      </w:r>
      <w:r>
        <w:t xml:space="preserve">or above. </w:t>
      </w:r>
    </w:p>
    <w:p w:rsidR="007212D3" w:rsidRDefault="007212D3" w:rsidP="00437016">
      <w:pPr>
        <w:pStyle w:val="Itemlist"/>
        <w:ind w:left="315" w:hanging="315"/>
      </w:pPr>
      <w:r>
        <w:t xml:space="preserve">Do not run other Hytera applications during upgrade. If the upgrade is interrupted by another application, please try the upgrade again by restarting the </w:t>
      </w:r>
      <w:r w:rsidR="00FB0935">
        <w:t>subscriber</w:t>
      </w:r>
      <w:r>
        <w:t xml:space="preserve"> and entering the download mode. </w:t>
      </w:r>
    </w:p>
    <w:p w:rsidR="007212D3" w:rsidRDefault="007212D3" w:rsidP="00437016">
      <w:pPr>
        <w:pStyle w:val="Itemlist"/>
        <w:ind w:left="315" w:hanging="315"/>
      </w:pPr>
      <w:r>
        <w:t xml:space="preserve">Do not disconnect the power of the </w:t>
      </w:r>
      <w:r w:rsidR="00FB0935">
        <w:t>subscriber</w:t>
      </w:r>
      <w:r>
        <w:t xml:space="preserve"> during upgrade. However, if the power is disconnected or error occurs during upgrade, restart the </w:t>
      </w:r>
      <w:r w:rsidR="00FB0935">
        <w:t>subscriber</w:t>
      </w:r>
      <w:r>
        <w:t xml:space="preserve"> for another try. </w:t>
      </w:r>
    </w:p>
    <w:p w:rsidR="007212D3" w:rsidRPr="002C50D7" w:rsidRDefault="007212D3" w:rsidP="002C50D7">
      <w:pPr>
        <w:pStyle w:val="Itemlist"/>
        <w:ind w:left="315" w:hanging="315"/>
        <w:rPr>
          <w:rStyle w:val="NotetextChar"/>
          <w:rFonts w:eastAsia="宋体" w:cs="Times New Roman"/>
          <w:kern w:val="21"/>
        </w:rPr>
      </w:pPr>
      <w:r>
        <w:t>If the operation of the USB driver runs out during upgrade, the system may issue “Reading data error!” or Writing data error!</w:t>
      </w:r>
      <w:proofErr w:type="gramStart"/>
      <w:r>
        <w:t>”.</w:t>
      </w:r>
      <w:proofErr w:type="gramEnd"/>
      <w:r>
        <w:t xml:space="preserve"> In such cases, please try the upgrade again by restarting the </w:t>
      </w:r>
      <w:r w:rsidR="00FB0935">
        <w:t>subscriber</w:t>
      </w:r>
      <w:r>
        <w:t xml:space="preserve"> and entering the download mode. </w:t>
      </w:r>
    </w:p>
    <w:p w:rsidR="007212D3" w:rsidRDefault="007212D3">
      <w:pPr>
        <w:pStyle w:val="2"/>
        <w:rPr>
          <w:rFonts w:cs="Times New Roman"/>
          <w:bCs w:val="0"/>
          <w:szCs w:val="24"/>
        </w:rPr>
      </w:pPr>
      <w:bookmarkStart w:id="5" w:name="_Toc408825509"/>
      <w:r>
        <w:rPr>
          <w:rFonts w:cs="Times New Roman"/>
          <w:bCs w:val="0"/>
          <w:szCs w:val="24"/>
        </w:rPr>
        <w:t>Firmware Version Check</w:t>
      </w:r>
      <w:bookmarkEnd w:id="5"/>
    </w:p>
    <w:p w:rsidR="007212D3" w:rsidRDefault="00BA5613">
      <w:pPr>
        <w:pStyle w:val="Notehead"/>
        <w:rPr>
          <w:rStyle w:val="NotetextChar"/>
          <w:rFonts w:ascii="楷体_GB2312" w:hAnsi="Times New Roman" w:cs="Times New Roman"/>
          <w:bCs w:val="0"/>
        </w:rPr>
      </w:pPr>
      <w:r>
        <w:rPr>
          <w:rFonts w:ascii="宋体" w:eastAsia="楷体_GB2312" w:hAnsi="Times New Roman" w:cs="Times New Roman" w:hint="eastAsia"/>
          <w:bCs w:val="0"/>
          <w:sz w:val="21"/>
        </w:rPr>
        <w:drawing>
          <wp:inline distT="0" distB="0" distL="0" distR="0">
            <wp:extent cx="246380" cy="230505"/>
            <wp:effectExtent l="1905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srcRect/>
                    <a:stretch>
                      <a:fillRect/>
                    </a:stretch>
                  </pic:blipFill>
                  <pic:spPr bwMode="auto">
                    <a:xfrm>
                      <a:off x="0" y="0"/>
                      <a:ext cx="246380" cy="230505"/>
                    </a:xfrm>
                    <a:prstGeom prst="rect">
                      <a:avLst/>
                    </a:prstGeom>
                    <a:noFill/>
                    <a:ln w="9525">
                      <a:noFill/>
                      <a:miter lim="800000"/>
                      <a:headEnd/>
                      <a:tailEnd/>
                    </a:ln>
                  </pic:spPr>
                </pic:pic>
              </a:graphicData>
            </a:graphic>
          </wp:inline>
        </w:drawing>
      </w:r>
      <w:r w:rsidR="003B1B37">
        <w:rPr>
          <w:rFonts w:cs="Times New Roman" w:hint="eastAsia"/>
          <w:bCs w:val="0"/>
          <w:sz w:val="21"/>
        </w:rPr>
        <w:t>Caution</w:t>
      </w:r>
      <w:r w:rsidR="007212D3">
        <w:rPr>
          <w:rFonts w:cs="Times New Roman"/>
          <w:bCs w:val="0"/>
          <w:sz w:val="21"/>
        </w:rPr>
        <w:t xml:space="preserve">: </w:t>
      </w:r>
      <w:r w:rsidR="00057E85" w:rsidRPr="00057E85">
        <w:rPr>
          <w:rFonts w:cs="Times New Roman" w:hint="eastAsia"/>
          <w:b w:val="0"/>
          <w:bCs w:val="0"/>
          <w:sz w:val="21"/>
        </w:rPr>
        <w:t>P</w:t>
      </w:r>
      <w:r w:rsidR="007212D3" w:rsidRPr="00057E85">
        <w:rPr>
          <w:rFonts w:cs="Times New Roman"/>
          <w:b w:val="0"/>
          <w:bCs w:val="0"/>
          <w:sz w:val="21"/>
        </w:rPr>
        <w:t xml:space="preserve">lease check whether the firmware is applicable before upgrade. </w:t>
      </w:r>
      <w:r w:rsidR="007212D3">
        <w:rPr>
          <w:rStyle w:val="NotetextChar"/>
          <w:rFonts w:eastAsia="宋体" w:cs="Times New Roman"/>
          <w:b w:val="0"/>
          <w:bCs w:val="0"/>
        </w:rPr>
        <w:t xml:space="preserve">If not applicable, please do not upgrade; otherwise the </w:t>
      </w:r>
      <w:r w:rsidR="00FB0935">
        <w:rPr>
          <w:rStyle w:val="NotetextChar"/>
          <w:rFonts w:eastAsia="宋体" w:cs="Times New Roman"/>
          <w:b w:val="0"/>
          <w:bCs w:val="0"/>
        </w:rPr>
        <w:t>subscriber</w:t>
      </w:r>
      <w:r w:rsidR="007212D3">
        <w:rPr>
          <w:rStyle w:val="NotetextChar"/>
          <w:rFonts w:eastAsia="宋体" w:cs="Times New Roman"/>
          <w:b w:val="0"/>
          <w:bCs w:val="0"/>
        </w:rPr>
        <w:t xml:space="preserve"> may get damaged. </w:t>
      </w:r>
    </w:p>
    <w:p w:rsidR="007212D3" w:rsidRDefault="007212D3">
      <w:pPr>
        <w:pStyle w:val="Step"/>
        <w:rPr>
          <w:rFonts w:ascii="Tahoma" w:hAnsi="Tahoma" w:cs="Times New Roman"/>
          <w:szCs w:val="24"/>
        </w:rPr>
      </w:pPr>
      <w:r>
        <w:rPr>
          <w:rFonts w:cs="Times New Roman"/>
          <w:szCs w:val="24"/>
        </w:rPr>
        <w:t xml:space="preserve">Use the match CPS to read data from the target </w:t>
      </w:r>
      <w:r w:rsidR="00FB0935">
        <w:rPr>
          <w:rFonts w:cs="Times New Roman"/>
          <w:szCs w:val="24"/>
        </w:rPr>
        <w:t>subscriber</w:t>
      </w:r>
      <w:r>
        <w:rPr>
          <w:rFonts w:cs="Times New Roman"/>
          <w:szCs w:val="24"/>
        </w:rPr>
        <w:t xml:space="preserve">. </w:t>
      </w:r>
    </w:p>
    <w:p w:rsidR="007212D3" w:rsidRPr="002C50D7" w:rsidRDefault="007212D3" w:rsidP="002C50D7">
      <w:pPr>
        <w:pStyle w:val="Step"/>
        <w:rPr>
          <w:rFonts w:cs="Times New Roman"/>
          <w:szCs w:val="24"/>
        </w:rPr>
      </w:pPr>
      <w:r w:rsidRPr="002C50D7">
        <w:rPr>
          <w:rFonts w:cs="Times New Roman"/>
          <w:szCs w:val="24"/>
        </w:rPr>
        <w:t>Check the “Firmware Version” and “Model Number” under the “Radio Information”</w:t>
      </w:r>
      <w:proofErr w:type="gramStart"/>
      <w:r w:rsidRPr="002C50D7">
        <w:rPr>
          <w:rFonts w:cs="Times New Roman"/>
          <w:szCs w:val="24"/>
        </w:rPr>
        <w:t>,</w:t>
      </w:r>
      <w:proofErr w:type="gramEnd"/>
      <w:r w:rsidRPr="002C50D7">
        <w:rPr>
          <w:rFonts w:cs="Times New Roman"/>
          <w:szCs w:val="24"/>
        </w:rPr>
        <w:t xml:space="preserve"> to see whether it satisfies the requirements specified in </w:t>
      </w:r>
      <w:r w:rsidR="000051F8" w:rsidRPr="002C50D7">
        <w:rPr>
          <w:rFonts w:cs="Times New Roman" w:hint="eastAsia"/>
          <w:szCs w:val="24"/>
        </w:rPr>
        <w:t xml:space="preserve">the section </w:t>
      </w:r>
      <w:r w:rsidR="000051F8" w:rsidRPr="002C50D7">
        <w:rPr>
          <w:rFonts w:cs="Times New Roman"/>
          <w:szCs w:val="24"/>
        </w:rPr>
        <w:t>“</w:t>
      </w:r>
      <w:r w:rsidR="003D5F2E" w:rsidRPr="002C50D7">
        <w:rPr>
          <w:rFonts w:cs="Times New Roman"/>
          <w:szCs w:val="24"/>
        </w:rPr>
        <w:fldChar w:fldCharType="begin"/>
      </w:r>
      <w:r w:rsidR="000051F8" w:rsidRPr="002C50D7">
        <w:rPr>
          <w:rFonts w:cs="Times New Roman"/>
          <w:szCs w:val="24"/>
        </w:rPr>
        <w:instrText xml:space="preserve"> REF _Ref326762128 \r \h </w:instrText>
      </w:r>
      <w:r w:rsidR="003D5F2E" w:rsidRPr="002C50D7">
        <w:rPr>
          <w:rFonts w:cs="Times New Roman"/>
          <w:szCs w:val="24"/>
        </w:rPr>
      </w:r>
      <w:r w:rsidR="003D5F2E" w:rsidRPr="002C50D7">
        <w:rPr>
          <w:rFonts w:cs="Times New Roman"/>
          <w:szCs w:val="24"/>
        </w:rPr>
        <w:fldChar w:fldCharType="separate"/>
      </w:r>
      <w:r w:rsidR="00F957E2" w:rsidRPr="002C50D7">
        <w:rPr>
          <w:rFonts w:cs="Times New Roman"/>
          <w:szCs w:val="24"/>
        </w:rPr>
        <w:t>1.3</w:t>
      </w:r>
      <w:r w:rsidR="003D5F2E" w:rsidRPr="002C50D7">
        <w:rPr>
          <w:rFonts w:cs="Times New Roman"/>
          <w:szCs w:val="24"/>
        </w:rPr>
        <w:fldChar w:fldCharType="end"/>
      </w:r>
      <w:r w:rsidR="000051F8" w:rsidRPr="002C50D7">
        <w:rPr>
          <w:rFonts w:cs="Times New Roman" w:hint="eastAsia"/>
          <w:szCs w:val="24"/>
        </w:rPr>
        <w:t xml:space="preserve"> </w:t>
      </w:r>
      <w:r w:rsidR="003D5F2E" w:rsidRPr="002C50D7">
        <w:rPr>
          <w:rFonts w:cs="Times New Roman"/>
          <w:szCs w:val="24"/>
        </w:rPr>
        <w:fldChar w:fldCharType="begin"/>
      </w:r>
      <w:r w:rsidR="000051F8" w:rsidRPr="002C50D7">
        <w:rPr>
          <w:rFonts w:cs="Times New Roman"/>
          <w:szCs w:val="24"/>
        </w:rPr>
        <w:instrText xml:space="preserve"> </w:instrText>
      </w:r>
      <w:r w:rsidR="000051F8" w:rsidRPr="002C50D7">
        <w:rPr>
          <w:rFonts w:cs="Times New Roman" w:hint="eastAsia"/>
          <w:szCs w:val="24"/>
        </w:rPr>
        <w:instrText>REF _Ref326762128 \h</w:instrText>
      </w:r>
      <w:r w:rsidR="000051F8" w:rsidRPr="002C50D7">
        <w:rPr>
          <w:rFonts w:cs="Times New Roman"/>
          <w:szCs w:val="24"/>
        </w:rPr>
        <w:instrText xml:space="preserve"> </w:instrText>
      </w:r>
      <w:r w:rsidR="003D5F2E" w:rsidRPr="002C50D7">
        <w:rPr>
          <w:rFonts w:cs="Times New Roman"/>
          <w:szCs w:val="24"/>
        </w:rPr>
      </w:r>
      <w:r w:rsidR="003D5F2E" w:rsidRPr="002C50D7">
        <w:rPr>
          <w:rFonts w:cs="Times New Roman"/>
          <w:szCs w:val="24"/>
        </w:rPr>
        <w:fldChar w:fldCharType="separate"/>
      </w:r>
      <w:r w:rsidR="00F957E2" w:rsidRPr="002C50D7">
        <w:rPr>
          <w:rFonts w:cs="Times New Roman"/>
          <w:bCs/>
          <w:szCs w:val="24"/>
        </w:rPr>
        <w:t>Model Information for Upgrade</w:t>
      </w:r>
      <w:r w:rsidR="003D5F2E" w:rsidRPr="002C50D7">
        <w:rPr>
          <w:rFonts w:cs="Times New Roman"/>
          <w:szCs w:val="24"/>
        </w:rPr>
        <w:fldChar w:fldCharType="end"/>
      </w:r>
      <w:r w:rsidR="000051F8" w:rsidRPr="002C50D7">
        <w:rPr>
          <w:rFonts w:cs="Times New Roman"/>
          <w:szCs w:val="24"/>
        </w:rPr>
        <w:t>”</w:t>
      </w:r>
      <w:r w:rsidRPr="002C50D7">
        <w:rPr>
          <w:rFonts w:cs="Times New Roman"/>
          <w:szCs w:val="24"/>
        </w:rPr>
        <w:t xml:space="preserve">. </w:t>
      </w:r>
    </w:p>
    <w:p w:rsidR="007212D3" w:rsidRDefault="007212D3">
      <w:pPr>
        <w:pStyle w:val="Step"/>
        <w:rPr>
          <w:rFonts w:cs="Times New Roman"/>
          <w:szCs w:val="24"/>
        </w:rPr>
      </w:pPr>
      <w:r>
        <w:rPr>
          <w:rFonts w:cs="Times New Roman"/>
          <w:szCs w:val="24"/>
        </w:rPr>
        <w:t xml:space="preserve">Disconnect the CPS and </w:t>
      </w:r>
      <w:r w:rsidR="00FB0935">
        <w:rPr>
          <w:rFonts w:cs="Times New Roman"/>
          <w:szCs w:val="24"/>
        </w:rPr>
        <w:t>subscriber</w:t>
      </w:r>
      <w:r>
        <w:rPr>
          <w:rFonts w:cs="Times New Roman"/>
          <w:szCs w:val="24"/>
        </w:rPr>
        <w:t xml:space="preserve">. </w:t>
      </w:r>
    </w:p>
    <w:p w:rsidR="007212D3" w:rsidRDefault="007212D3">
      <w:pPr>
        <w:pStyle w:val="Step"/>
        <w:rPr>
          <w:rFonts w:cs="Times New Roman"/>
          <w:szCs w:val="24"/>
        </w:rPr>
      </w:pPr>
      <w:r>
        <w:rPr>
          <w:rFonts w:cs="Times New Roman"/>
          <w:szCs w:val="24"/>
        </w:rPr>
        <w:t xml:space="preserve">Power off the </w:t>
      </w:r>
      <w:r w:rsidR="00FB0935">
        <w:rPr>
          <w:rFonts w:cs="Times New Roman"/>
          <w:szCs w:val="24"/>
        </w:rPr>
        <w:t>subscriber</w:t>
      </w:r>
      <w:r>
        <w:rPr>
          <w:rFonts w:cs="Times New Roman"/>
          <w:szCs w:val="24"/>
        </w:rPr>
        <w:t>.</w:t>
      </w:r>
    </w:p>
    <w:p w:rsidR="007212D3" w:rsidRDefault="007212D3">
      <w:pPr>
        <w:pStyle w:val="Itemlistinnote"/>
        <w:numPr>
          <w:ilvl w:val="0"/>
          <w:numId w:val="0"/>
        </w:numPr>
        <w:rPr>
          <w:rStyle w:val="NotetextChar"/>
          <w:rFonts w:eastAsia="宋体" w:cs="Times New Roman"/>
          <w:szCs w:val="24"/>
        </w:rPr>
      </w:pPr>
    </w:p>
    <w:p w:rsidR="00260ABF" w:rsidRDefault="007212D3" w:rsidP="00260ABF">
      <w:pPr>
        <w:pStyle w:val="2"/>
        <w:rPr>
          <w:rFonts w:cs="Times New Roman"/>
          <w:bCs w:val="0"/>
          <w:szCs w:val="24"/>
        </w:rPr>
      </w:pPr>
      <w:bookmarkStart w:id="6" w:name="_Ref326762128"/>
      <w:bookmarkStart w:id="7" w:name="_Ref324439267"/>
      <w:bookmarkStart w:id="8" w:name="_Toc408825510"/>
      <w:r>
        <w:rPr>
          <w:rFonts w:cs="Times New Roman"/>
          <w:bCs w:val="0"/>
          <w:szCs w:val="24"/>
        </w:rPr>
        <w:lastRenderedPageBreak/>
        <w:t>Model Information for Upgrade</w:t>
      </w:r>
      <w:bookmarkEnd w:id="6"/>
      <w:bookmarkEnd w:id="8"/>
      <w:r>
        <w:rPr>
          <w:rFonts w:cs="Times New Roman"/>
          <w:bCs w:val="0"/>
          <w:szCs w:val="24"/>
        </w:rPr>
        <w:t xml:space="preserve"> </w:t>
      </w:r>
    </w:p>
    <w:p w:rsidR="00B00574" w:rsidRPr="00260ABF" w:rsidRDefault="00AC2769" w:rsidP="00260ABF">
      <w:pPr>
        <w:pStyle w:val="2"/>
        <w:numPr>
          <w:ilvl w:val="0"/>
          <w:numId w:val="0"/>
        </w:numPr>
        <w:rPr>
          <w:rFonts w:cs="Times New Roman"/>
          <w:bCs w:val="0"/>
          <w:szCs w:val="24"/>
        </w:rPr>
      </w:pPr>
      <w:bookmarkStart w:id="9" w:name="_Toc408825511"/>
      <w:r>
        <w:rPr>
          <w:rFonts w:hint="eastAsia"/>
        </w:rPr>
        <w:t xml:space="preserve">For </w:t>
      </w:r>
      <w:r w:rsidR="00E61678" w:rsidRPr="00E61678">
        <w:t>Conventional Subscriber</w:t>
      </w:r>
      <w:bookmarkEnd w:id="9"/>
    </w:p>
    <w:tbl>
      <w:tblPr>
        <w:tblW w:w="77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94"/>
        <w:gridCol w:w="5145"/>
      </w:tblGrid>
      <w:tr w:rsidR="002C50D7" w:rsidRPr="00453896" w:rsidTr="0044041F">
        <w:trPr>
          <w:tblHeader/>
          <w:jc w:val="center"/>
        </w:trPr>
        <w:tc>
          <w:tcPr>
            <w:tcW w:w="2594" w:type="dxa"/>
            <w:tcBorders>
              <w:top w:val="single" w:sz="8" w:space="0" w:color="auto"/>
              <w:left w:val="single" w:sz="4" w:space="0" w:color="auto"/>
              <w:bottom w:val="single" w:sz="4" w:space="0" w:color="auto"/>
              <w:right w:val="single" w:sz="4" w:space="0" w:color="auto"/>
              <w:tl2br w:val="nil"/>
              <w:tr2bl w:val="nil"/>
            </w:tcBorders>
            <w:shd w:val="clear" w:color="000000" w:fill="D9D9D9"/>
            <w:vAlign w:val="center"/>
          </w:tcPr>
          <w:p w:rsidR="002C50D7" w:rsidRPr="00453896" w:rsidRDefault="002C50D7" w:rsidP="0044041F">
            <w:pPr>
              <w:pStyle w:val="Tablehead"/>
              <w:rPr>
                <w:b/>
                <w:bCs w:val="0"/>
              </w:rPr>
            </w:pPr>
            <w:bookmarkStart w:id="10" w:name="_Ref321986025"/>
            <w:bookmarkEnd w:id="7"/>
            <w:r>
              <w:rPr>
                <w:rFonts w:hint="eastAsia"/>
                <w:b/>
                <w:bCs w:val="0"/>
                <w:noProof/>
              </w:rPr>
              <w:t>Firmware Version</w:t>
            </w:r>
          </w:p>
        </w:tc>
        <w:tc>
          <w:tcPr>
            <w:tcW w:w="5145" w:type="dxa"/>
            <w:tcBorders>
              <w:top w:val="single" w:sz="8" w:space="0" w:color="auto"/>
              <w:left w:val="single" w:sz="4" w:space="0" w:color="auto"/>
              <w:bottom w:val="single" w:sz="4" w:space="0" w:color="auto"/>
              <w:right w:val="single" w:sz="8" w:space="0" w:color="auto"/>
              <w:tl2br w:val="nil"/>
              <w:tr2bl w:val="nil"/>
            </w:tcBorders>
            <w:shd w:val="clear" w:color="000000" w:fill="D9D9D9"/>
            <w:vAlign w:val="center"/>
          </w:tcPr>
          <w:p w:rsidR="002C50D7" w:rsidRPr="00453896" w:rsidRDefault="002C50D7" w:rsidP="0044041F">
            <w:pPr>
              <w:pStyle w:val="Tablehead"/>
              <w:rPr>
                <w:b/>
                <w:bCs w:val="0"/>
              </w:rPr>
            </w:pPr>
            <w:r>
              <w:rPr>
                <w:rFonts w:hint="eastAsia"/>
                <w:b/>
                <w:bCs w:val="0"/>
                <w:noProof/>
              </w:rPr>
              <w:t>Model Number</w:t>
            </w:r>
          </w:p>
        </w:tc>
      </w:tr>
      <w:tr w:rsidR="0047584A" w:rsidRPr="006D6B79" w:rsidTr="0044041F">
        <w:trPr>
          <w:trHeight w:val="1290"/>
          <w:jc w:val="center"/>
        </w:trPr>
        <w:tc>
          <w:tcPr>
            <w:tcW w:w="2594" w:type="dxa"/>
            <w:shd w:val="clear" w:color="auto" w:fill="auto"/>
            <w:vAlign w:val="center"/>
          </w:tcPr>
          <w:p w:rsidR="0047584A" w:rsidRDefault="0047584A" w:rsidP="0047584A">
            <w:pPr>
              <w:pStyle w:val="Tabletext0"/>
              <w:spacing w:before="120"/>
            </w:pPr>
            <w:r>
              <w:rPr>
                <w:rFonts w:hint="eastAsia"/>
              </w:rPr>
              <w:t>A1.02.09.001</w:t>
            </w:r>
          </w:p>
        </w:tc>
        <w:tc>
          <w:tcPr>
            <w:tcW w:w="5145" w:type="dxa"/>
            <w:shd w:val="clear" w:color="auto" w:fill="auto"/>
            <w:noWrap/>
            <w:vAlign w:val="center"/>
          </w:tcPr>
          <w:p w:rsidR="0047584A" w:rsidRDefault="0047584A" w:rsidP="0047584A">
            <w:r>
              <w:t xml:space="preserve">       </w:t>
            </w:r>
            <w:r>
              <w:rPr>
                <w:rFonts w:hint="eastAsia"/>
              </w:rPr>
              <w:t xml:space="preserve"> </w:t>
            </w:r>
            <w:r>
              <w:t>PD35x-00000000-N00000-Ua-0-</w:t>
            </w:r>
            <w:r>
              <w:rPr>
                <w:rFonts w:hint="eastAsia"/>
              </w:rPr>
              <w:t>D</w:t>
            </w:r>
          </w:p>
          <w:p w:rsidR="0047584A" w:rsidRDefault="0047584A" w:rsidP="0047584A">
            <w:r>
              <w:t xml:space="preserve">        PD36x-00000000-N00000-Ua-0-</w:t>
            </w:r>
            <w:r>
              <w:rPr>
                <w:rFonts w:hint="eastAsia"/>
              </w:rPr>
              <w:t>D</w:t>
            </w:r>
          </w:p>
          <w:p w:rsidR="0047584A" w:rsidRDefault="0047584A" w:rsidP="0047584A">
            <w:r>
              <w:t xml:space="preserve">        PD35x-00000000-N00000-Uc-0-</w:t>
            </w:r>
            <w:r>
              <w:rPr>
                <w:rFonts w:hint="eastAsia"/>
              </w:rPr>
              <w:t>D</w:t>
            </w:r>
          </w:p>
          <w:p w:rsidR="0047584A" w:rsidRDefault="0047584A" w:rsidP="0047584A">
            <w:r>
              <w:t xml:space="preserve">        PD36x-00000000-N00000-Uc-0-</w:t>
            </w:r>
            <w:r>
              <w:rPr>
                <w:rFonts w:hint="eastAsia"/>
              </w:rPr>
              <w:t>D</w:t>
            </w:r>
          </w:p>
          <w:p w:rsidR="0047584A" w:rsidRDefault="0047584A" w:rsidP="0047584A">
            <w:r>
              <w:t xml:space="preserve">        PD355-00000000-N00000-B1-0-</w:t>
            </w:r>
            <w:r>
              <w:rPr>
                <w:rFonts w:hint="eastAsia"/>
              </w:rPr>
              <w:t>D</w:t>
            </w:r>
          </w:p>
          <w:p w:rsidR="0047584A" w:rsidRDefault="0047584A" w:rsidP="0047584A">
            <w:r>
              <w:t xml:space="preserve">        PD365-00000000-N00000-B1-0-</w:t>
            </w:r>
            <w:r>
              <w:rPr>
                <w:rFonts w:hint="eastAsia"/>
              </w:rPr>
              <w:t>D</w:t>
            </w:r>
          </w:p>
          <w:p w:rsidR="0047584A" w:rsidRDefault="0047584A" w:rsidP="0047584A">
            <w:r>
              <w:t xml:space="preserve">     </w:t>
            </w:r>
            <w:r>
              <w:rPr>
                <w:rFonts w:hint="eastAsia"/>
              </w:rPr>
              <w:t xml:space="preserve">   </w:t>
            </w:r>
            <w:r>
              <w:t>PD35x-00000000-N00000-Ua-0-</w:t>
            </w:r>
            <w:r>
              <w:rPr>
                <w:rFonts w:hint="eastAsia"/>
              </w:rPr>
              <w:t>F</w:t>
            </w:r>
          </w:p>
          <w:p w:rsidR="0047584A" w:rsidRDefault="0047584A" w:rsidP="0047584A">
            <w:r>
              <w:t xml:space="preserve">        PD36x-00000000-N00000-Ua-0-</w:t>
            </w:r>
            <w:r>
              <w:rPr>
                <w:rFonts w:hint="eastAsia"/>
              </w:rPr>
              <w:t>F</w:t>
            </w:r>
          </w:p>
          <w:p w:rsidR="0047584A" w:rsidRDefault="0047584A" w:rsidP="0047584A">
            <w:r>
              <w:t xml:space="preserve">        PD35x-00000000-N00000-Uc-0-</w:t>
            </w:r>
            <w:r>
              <w:rPr>
                <w:rFonts w:hint="eastAsia"/>
              </w:rPr>
              <w:t>F</w:t>
            </w:r>
          </w:p>
          <w:p w:rsidR="0047584A" w:rsidRDefault="0047584A" w:rsidP="0047584A">
            <w:r>
              <w:t xml:space="preserve">        PD36x-00000000-N00000-Uc-0-</w:t>
            </w:r>
            <w:r>
              <w:rPr>
                <w:rFonts w:hint="eastAsia"/>
              </w:rPr>
              <w:t>F</w:t>
            </w:r>
          </w:p>
          <w:p w:rsidR="0047584A" w:rsidRDefault="0047584A" w:rsidP="0047584A">
            <w:r>
              <w:t xml:space="preserve">        PD355-00000000-N00000-B1-0-</w:t>
            </w:r>
            <w:r>
              <w:rPr>
                <w:rFonts w:hint="eastAsia"/>
              </w:rPr>
              <w:t>F</w:t>
            </w:r>
          </w:p>
          <w:p w:rsidR="0047584A" w:rsidRDefault="0047584A" w:rsidP="0047584A">
            <w:r>
              <w:t xml:space="preserve">        PD365-00000000-N00000-B1-0-</w:t>
            </w:r>
            <w:r>
              <w:rPr>
                <w:rFonts w:hint="eastAsia"/>
              </w:rPr>
              <w:t>F</w:t>
            </w:r>
          </w:p>
        </w:tc>
      </w:tr>
      <w:tr w:rsidR="00B273BA" w:rsidRPr="006D6B79" w:rsidTr="0044041F">
        <w:trPr>
          <w:trHeight w:val="1290"/>
          <w:jc w:val="center"/>
        </w:trPr>
        <w:tc>
          <w:tcPr>
            <w:tcW w:w="2594" w:type="dxa"/>
            <w:shd w:val="clear" w:color="auto" w:fill="auto"/>
            <w:vAlign w:val="center"/>
          </w:tcPr>
          <w:p w:rsidR="00B273BA" w:rsidRDefault="00B273BA" w:rsidP="00232D35">
            <w:pPr>
              <w:pStyle w:val="Tabletext0"/>
              <w:spacing w:before="120"/>
            </w:pPr>
            <w:r>
              <w:rPr>
                <w:rFonts w:hint="eastAsia"/>
              </w:rPr>
              <w:t>A1.01.02.024</w:t>
            </w:r>
          </w:p>
        </w:tc>
        <w:tc>
          <w:tcPr>
            <w:tcW w:w="5145" w:type="dxa"/>
            <w:shd w:val="clear" w:color="auto" w:fill="auto"/>
            <w:noWrap/>
            <w:vAlign w:val="center"/>
          </w:tcPr>
          <w:p w:rsidR="00B273BA" w:rsidRDefault="00B273BA" w:rsidP="00232D35">
            <w:r>
              <w:t xml:space="preserve">        PD35x-00000000-N00000-Ua-0-</w:t>
            </w:r>
            <w:r>
              <w:rPr>
                <w:rFonts w:hint="eastAsia"/>
              </w:rPr>
              <w:t>D</w:t>
            </w:r>
          </w:p>
          <w:p w:rsidR="00B273BA" w:rsidRDefault="00B273BA" w:rsidP="00232D35">
            <w:r>
              <w:t xml:space="preserve">        PD36x-00000000-N00000-Ua-0-</w:t>
            </w:r>
            <w:r>
              <w:rPr>
                <w:rFonts w:hint="eastAsia"/>
              </w:rPr>
              <w:t>D</w:t>
            </w:r>
          </w:p>
          <w:p w:rsidR="00B273BA" w:rsidRDefault="00B273BA" w:rsidP="00232D35">
            <w:r>
              <w:t xml:space="preserve">        PD35x-00000000-N00000-Uc-0-</w:t>
            </w:r>
            <w:r>
              <w:rPr>
                <w:rFonts w:hint="eastAsia"/>
              </w:rPr>
              <w:t>D</w:t>
            </w:r>
          </w:p>
          <w:p w:rsidR="00B273BA" w:rsidRDefault="00B273BA" w:rsidP="00232D35">
            <w:r>
              <w:t xml:space="preserve">        PD36x-00000000-N00000-Uc-0-</w:t>
            </w:r>
            <w:r>
              <w:rPr>
                <w:rFonts w:hint="eastAsia"/>
              </w:rPr>
              <w:t>D</w:t>
            </w:r>
          </w:p>
          <w:p w:rsidR="00B273BA" w:rsidRDefault="00B273BA" w:rsidP="00232D35">
            <w:r>
              <w:t xml:space="preserve">        PD355-00000000-N00000-B1-0-</w:t>
            </w:r>
            <w:r>
              <w:rPr>
                <w:rFonts w:hint="eastAsia"/>
              </w:rPr>
              <w:t>D</w:t>
            </w:r>
          </w:p>
          <w:p w:rsidR="00B273BA" w:rsidRDefault="00B273BA" w:rsidP="00B273BA">
            <w:r>
              <w:t xml:space="preserve">        PD365-00000000-N00000-B1-0-</w:t>
            </w:r>
            <w:r>
              <w:rPr>
                <w:rFonts w:hint="eastAsia"/>
              </w:rPr>
              <w:t>D</w:t>
            </w:r>
          </w:p>
        </w:tc>
      </w:tr>
      <w:tr w:rsidR="00B273BA" w:rsidRPr="006D6B79" w:rsidTr="0044041F">
        <w:trPr>
          <w:trHeight w:val="1290"/>
          <w:jc w:val="center"/>
        </w:trPr>
        <w:tc>
          <w:tcPr>
            <w:tcW w:w="2594" w:type="dxa"/>
            <w:shd w:val="clear" w:color="auto" w:fill="auto"/>
            <w:vAlign w:val="center"/>
          </w:tcPr>
          <w:p w:rsidR="00B273BA" w:rsidRDefault="00B273BA" w:rsidP="00232D35">
            <w:pPr>
              <w:pStyle w:val="Tabletext0"/>
              <w:spacing w:before="120"/>
            </w:pPr>
            <w:r>
              <w:rPr>
                <w:rFonts w:hint="eastAsia"/>
              </w:rPr>
              <w:t>A1.01.02.023</w:t>
            </w:r>
          </w:p>
        </w:tc>
        <w:tc>
          <w:tcPr>
            <w:tcW w:w="5145" w:type="dxa"/>
            <w:shd w:val="clear" w:color="auto" w:fill="auto"/>
            <w:noWrap/>
            <w:vAlign w:val="center"/>
          </w:tcPr>
          <w:p w:rsidR="00B273BA" w:rsidRDefault="00B273BA" w:rsidP="00232D35">
            <w:r>
              <w:t xml:space="preserve">        PD35x-00000000-N00000-Ua-0-</w:t>
            </w:r>
            <w:r>
              <w:rPr>
                <w:rFonts w:hint="eastAsia"/>
              </w:rPr>
              <w:t>D</w:t>
            </w:r>
          </w:p>
          <w:p w:rsidR="00B273BA" w:rsidRDefault="00B273BA" w:rsidP="00232D35">
            <w:r>
              <w:t xml:space="preserve">        PD36x-00000000-N00000-Ua-0-</w:t>
            </w:r>
            <w:r>
              <w:rPr>
                <w:rFonts w:hint="eastAsia"/>
              </w:rPr>
              <w:t>D</w:t>
            </w:r>
          </w:p>
          <w:p w:rsidR="00B273BA" w:rsidRDefault="00B273BA" w:rsidP="00232D35">
            <w:r>
              <w:t xml:space="preserve">        PD35x-00000000-N00000-Uc-0-</w:t>
            </w:r>
            <w:r>
              <w:rPr>
                <w:rFonts w:hint="eastAsia"/>
              </w:rPr>
              <w:t>D</w:t>
            </w:r>
          </w:p>
          <w:p w:rsidR="00B273BA" w:rsidRDefault="00B273BA" w:rsidP="00232D35">
            <w:r>
              <w:t xml:space="preserve">        PD36x-00000000-N00000-Uc-0-</w:t>
            </w:r>
            <w:r>
              <w:rPr>
                <w:rFonts w:hint="eastAsia"/>
              </w:rPr>
              <w:t>D</w:t>
            </w:r>
          </w:p>
          <w:p w:rsidR="00B273BA" w:rsidRDefault="00B273BA" w:rsidP="00232D35">
            <w:r>
              <w:t xml:space="preserve">        PD355-00000000-N00000-B1-0-</w:t>
            </w:r>
            <w:r>
              <w:rPr>
                <w:rFonts w:hint="eastAsia"/>
              </w:rPr>
              <w:t>D</w:t>
            </w:r>
          </w:p>
          <w:p w:rsidR="00B273BA" w:rsidRPr="00B273BA" w:rsidRDefault="00B273BA" w:rsidP="00232D35">
            <w:r>
              <w:lastRenderedPageBreak/>
              <w:t xml:space="preserve">        PD365-00000000-N00000-B1-0-</w:t>
            </w:r>
            <w:r>
              <w:rPr>
                <w:rFonts w:hint="eastAsia"/>
              </w:rPr>
              <w:t>D</w:t>
            </w:r>
          </w:p>
        </w:tc>
      </w:tr>
      <w:tr w:rsidR="00B273BA" w:rsidRPr="006D6B79" w:rsidTr="0044041F">
        <w:trPr>
          <w:trHeight w:val="1290"/>
          <w:jc w:val="center"/>
        </w:trPr>
        <w:tc>
          <w:tcPr>
            <w:tcW w:w="2594" w:type="dxa"/>
            <w:shd w:val="clear" w:color="auto" w:fill="auto"/>
            <w:vAlign w:val="center"/>
          </w:tcPr>
          <w:p w:rsidR="00B273BA" w:rsidRPr="006D6B79" w:rsidRDefault="00B273BA" w:rsidP="0044041F">
            <w:pPr>
              <w:pStyle w:val="Tabletext0"/>
              <w:spacing w:before="120"/>
            </w:pPr>
            <w:r>
              <w:rPr>
                <w:rFonts w:hint="eastAsia"/>
              </w:rPr>
              <w:lastRenderedPageBreak/>
              <w:t>A1.01.02.020</w:t>
            </w:r>
          </w:p>
        </w:tc>
        <w:tc>
          <w:tcPr>
            <w:tcW w:w="5145" w:type="dxa"/>
            <w:shd w:val="clear" w:color="auto" w:fill="auto"/>
            <w:noWrap/>
            <w:vAlign w:val="center"/>
          </w:tcPr>
          <w:p w:rsidR="00B273BA" w:rsidRDefault="00B273BA" w:rsidP="002C50D7">
            <w:r>
              <w:t xml:space="preserve">        PD35x-00000000-N00000-Ua-0-</w:t>
            </w:r>
            <w:r>
              <w:rPr>
                <w:rFonts w:hint="eastAsia"/>
              </w:rPr>
              <w:t>D</w:t>
            </w:r>
          </w:p>
          <w:p w:rsidR="00B273BA" w:rsidRDefault="00B273BA" w:rsidP="002C50D7">
            <w:r>
              <w:t xml:space="preserve">        PD36x-00000000-N00000-Ua-0-</w:t>
            </w:r>
            <w:r>
              <w:rPr>
                <w:rFonts w:hint="eastAsia"/>
              </w:rPr>
              <w:t>D</w:t>
            </w:r>
          </w:p>
          <w:p w:rsidR="00B273BA" w:rsidRDefault="00B273BA" w:rsidP="002C50D7">
            <w:r>
              <w:t xml:space="preserve">        PD35x-00000000-N00000-Uc-0-</w:t>
            </w:r>
            <w:r>
              <w:rPr>
                <w:rFonts w:hint="eastAsia"/>
              </w:rPr>
              <w:t>D</w:t>
            </w:r>
          </w:p>
          <w:p w:rsidR="00B273BA" w:rsidRDefault="00B273BA" w:rsidP="002C50D7">
            <w:r>
              <w:t xml:space="preserve">        PD36x-00000000-N00000-Uc-0-</w:t>
            </w:r>
            <w:r>
              <w:rPr>
                <w:rFonts w:hint="eastAsia"/>
              </w:rPr>
              <w:t>D</w:t>
            </w:r>
          </w:p>
          <w:p w:rsidR="00B273BA" w:rsidRDefault="00B273BA" w:rsidP="002C50D7">
            <w:r>
              <w:t xml:space="preserve">        PD355-00000000-N00000-B1-0-</w:t>
            </w:r>
            <w:r>
              <w:rPr>
                <w:rFonts w:hint="eastAsia"/>
              </w:rPr>
              <w:t>D</w:t>
            </w:r>
          </w:p>
          <w:p w:rsidR="00B273BA" w:rsidRPr="006D6B79" w:rsidRDefault="00B273BA" w:rsidP="002C50D7">
            <w:r>
              <w:t xml:space="preserve">        PD365-00000000-N00000-B1-0-</w:t>
            </w:r>
            <w:r>
              <w:rPr>
                <w:rFonts w:hint="eastAsia"/>
              </w:rPr>
              <w:t>D</w:t>
            </w:r>
          </w:p>
        </w:tc>
      </w:tr>
      <w:bookmarkEnd w:id="10"/>
    </w:tbl>
    <w:p w:rsidR="007212D3" w:rsidRPr="00ED5CC1" w:rsidRDefault="007212D3" w:rsidP="007C5ACB">
      <w:pPr>
        <w:pStyle w:val="Figure"/>
        <w:jc w:val="left"/>
        <w:rPr>
          <w:rFonts w:cs="Times New Roman"/>
          <w:szCs w:val="24"/>
        </w:rPr>
      </w:pPr>
    </w:p>
    <w:p w:rsidR="007212D3" w:rsidRDefault="007212D3">
      <w:pPr>
        <w:rPr>
          <w:rFonts w:cs="Times New Roman"/>
          <w:szCs w:val="24"/>
        </w:rPr>
      </w:pPr>
    </w:p>
    <w:p w:rsidR="007212D3" w:rsidRDefault="007212D3">
      <w:pPr>
        <w:pStyle w:val="1"/>
        <w:rPr>
          <w:rFonts w:cs="Times New Roman"/>
          <w:bCs w:val="0"/>
          <w:szCs w:val="24"/>
        </w:rPr>
      </w:pPr>
      <w:bookmarkStart w:id="11" w:name="_Toc408825512"/>
      <w:r>
        <w:rPr>
          <w:rFonts w:cs="Times New Roman"/>
          <w:bCs w:val="0"/>
          <w:szCs w:val="24"/>
        </w:rPr>
        <w:lastRenderedPageBreak/>
        <w:t xml:space="preserve">Instruction on </w:t>
      </w:r>
      <w:r w:rsidR="00260ABF">
        <w:t>PD</w:t>
      </w:r>
      <w:r w:rsidR="007C5ACB">
        <w:rPr>
          <w:rFonts w:hint="eastAsia"/>
        </w:rPr>
        <w:t>3</w:t>
      </w:r>
      <w:r>
        <w:rPr>
          <w:rFonts w:cs="Times New Roman"/>
          <w:bCs w:val="0"/>
          <w:szCs w:val="24"/>
        </w:rPr>
        <w:t xml:space="preserve"> Upgrade</w:t>
      </w:r>
      <w:bookmarkEnd w:id="11"/>
      <w:r>
        <w:rPr>
          <w:rFonts w:cs="Times New Roman"/>
          <w:bCs w:val="0"/>
          <w:szCs w:val="24"/>
        </w:rPr>
        <w:t xml:space="preserve"> </w:t>
      </w:r>
    </w:p>
    <w:p w:rsidR="007212D3" w:rsidRDefault="007212D3">
      <w:pPr>
        <w:rPr>
          <w:rFonts w:cs="Times New Roman"/>
          <w:szCs w:val="24"/>
        </w:rPr>
      </w:pPr>
    </w:p>
    <w:p w:rsidR="007212D3" w:rsidRDefault="007212D3">
      <w:pPr>
        <w:pStyle w:val="2"/>
        <w:rPr>
          <w:rFonts w:cs="Times New Roman"/>
          <w:bCs w:val="0"/>
          <w:szCs w:val="24"/>
        </w:rPr>
      </w:pPr>
      <w:bookmarkStart w:id="12" w:name="_Toc408825513"/>
      <w:r>
        <w:rPr>
          <w:rFonts w:cs="Times New Roman"/>
          <w:bCs w:val="0"/>
          <w:szCs w:val="24"/>
        </w:rPr>
        <w:t>Operation</w:t>
      </w:r>
      <w:bookmarkEnd w:id="12"/>
      <w:r>
        <w:rPr>
          <w:rFonts w:cs="Times New Roman"/>
          <w:bCs w:val="0"/>
          <w:szCs w:val="24"/>
        </w:rPr>
        <w:t xml:space="preserve"> </w:t>
      </w:r>
    </w:p>
    <w:p w:rsidR="007212D3" w:rsidRDefault="007212D3">
      <w:pPr>
        <w:pStyle w:val="30"/>
        <w:rPr>
          <w:rFonts w:cs="Times New Roman"/>
          <w:bCs w:val="0"/>
          <w:szCs w:val="24"/>
        </w:rPr>
      </w:pPr>
      <w:bookmarkStart w:id="13" w:name="_Toc408825514"/>
      <w:r>
        <w:rPr>
          <w:rFonts w:cs="Times New Roman"/>
          <w:bCs w:val="0"/>
          <w:szCs w:val="24"/>
        </w:rPr>
        <w:t>Upgrade Procedure</w:t>
      </w:r>
      <w:bookmarkEnd w:id="13"/>
      <w:r>
        <w:rPr>
          <w:rFonts w:cs="Times New Roman"/>
          <w:bCs w:val="0"/>
          <w:szCs w:val="24"/>
        </w:rPr>
        <w:t xml:space="preserve"> </w:t>
      </w:r>
    </w:p>
    <w:p w:rsidR="007212D3" w:rsidRDefault="007212D3">
      <w:pPr>
        <w:pStyle w:val="Step"/>
        <w:rPr>
          <w:rFonts w:cs="Times New Roman"/>
          <w:szCs w:val="24"/>
        </w:rPr>
      </w:pPr>
      <w:r>
        <w:rPr>
          <w:rFonts w:cs="Times New Roman"/>
          <w:szCs w:val="24"/>
        </w:rPr>
        <w:t xml:space="preserve">Power off the </w:t>
      </w:r>
      <w:proofErr w:type="spellStart"/>
      <w:r w:rsidR="00FB0935">
        <w:rPr>
          <w:rFonts w:cs="Times New Roman"/>
          <w:szCs w:val="24"/>
        </w:rPr>
        <w:t>subscriber</w:t>
      </w:r>
      <w:r w:rsidR="007C5ACB">
        <w:rPr>
          <w:rFonts w:cs="Times New Roman" w:hint="eastAsia"/>
          <w:szCs w:val="24"/>
        </w:rPr>
        <w:t>,and</w:t>
      </w:r>
      <w:proofErr w:type="spellEnd"/>
      <w:r w:rsidR="007C5ACB">
        <w:rPr>
          <w:rFonts w:cs="Times New Roman" w:hint="eastAsia"/>
          <w:szCs w:val="24"/>
        </w:rPr>
        <w:t xml:space="preserve"> </w:t>
      </w:r>
      <w:r w:rsidR="00845CBA">
        <w:rPr>
          <w:rFonts w:cs="Times New Roman" w:hint="eastAsia"/>
          <w:szCs w:val="24"/>
        </w:rPr>
        <w:t>take down the battery</w:t>
      </w:r>
    </w:p>
    <w:p w:rsidR="007212D3" w:rsidRDefault="007212D3">
      <w:pPr>
        <w:pStyle w:val="Step"/>
        <w:rPr>
          <w:rFonts w:cs="Times New Roman"/>
          <w:szCs w:val="24"/>
        </w:rPr>
      </w:pPr>
      <w:r>
        <w:rPr>
          <w:rFonts w:cs="Times New Roman"/>
          <w:szCs w:val="24"/>
        </w:rPr>
        <w:t xml:space="preserve">Connect the </w:t>
      </w:r>
      <w:r w:rsidR="00FB0935">
        <w:rPr>
          <w:rFonts w:cs="Times New Roman"/>
          <w:szCs w:val="24"/>
        </w:rPr>
        <w:t>subscriber</w:t>
      </w:r>
      <w:r>
        <w:rPr>
          <w:rFonts w:cs="Times New Roman"/>
          <w:szCs w:val="24"/>
        </w:rPr>
        <w:t xml:space="preserve"> to PC.</w:t>
      </w:r>
    </w:p>
    <w:p w:rsidR="007212D3" w:rsidRDefault="007212D3">
      <w:pPr>
        <w:pStyle w:val="Step"/>
        <w:rPr>
          <w:rFonts w:cs="Times New Roman"/>
          <w:szCs w:val="24"/>
        </w:rPr>
      </w:pPr>
      <w:bookmarkStart w:id="14" w:name="_Ref325535250"/>
      <w:r>
        <w:rPr>
          <w:rFonts w:cs="Times New Roman"/>
          <w:szCs w:val="24"/>
        </w:rPr>
        <w:t xml:space="preserve">Hold </w:t>
      </w:r>
      <w:r w:rsidR="0041365E">
        <w:rPr>
          <w:rFonts w:cs="Times New Roman" w:hint="eastAsia"/>
          <w:b/>
          <w:szCs w:val="24"/>
        </w:rPr>
        <w:t>S</w:t>
      </w:r>
      <w:r>
        <w:rPr>
          <w:rFonts w:cs="Times New Roman"/>
          <w:b/>
          <w:szCs w:val="24"/>
        </w:rPr>
        <w:t>K</w:t>
      </w:r>
      <w:r w:rsidR="002E43B5">
        <w:rPr>
          <w:rFonts w:cs="Times New Roman" w:hint="eastAsia"/>
          <w:b/>
          <w:szCs w:val="24"/>
        </w:rPr>
        <w:t>1</w:t>
      </w:r>
      <w:r>
        <w:rPr>
          <w:rFonts w:cs="Times New Roman"/>
          <w:szCs w:val="24"/>
        </w:rPr>
        <w:t xml:space="preserve"> </w:t>
      </w:r>
      <w:r w:rsidR="00F13D42">
        <w:rPr>
          <w:rFonts w:cs="Times New Roman" w:hint="eastAsia"/>
          <w:szCs w:val="24"/>
        </w:rPr>
        <w:t>then</w:t>
      </w:r>
      <w:r w:rsidR="00F13D42">
        <w:rPr>
          <w:rFonts w:cs="Times New Roman"/>
          <w:szCs w:val="24"/>
        </w:rPr>
        <w:t xml:space="preserve"> </w:t>
      </w:r>
      <w:r w:rsidR="00845CBA">
        <w:rPr>
          <w:rFonts w:cs="Times New Roman" w:hint="eastAsia"/>
          <w:szCs w:val="24"/>
        </w:rPr>
        <w:t>put in the battery</w:t>
      </w:r>
      <w:r>
        <w:rPr>
          <w:rFonts w:cs="Times New Roman"/>
          <w:szCs w:val="24"/>
        </w:rPr>
        <w:t xml:space="preserve">, </w:t>
      </w:r>
      <w:r w:rsidR="00F13D42">
        <w:rPr>
          <w:rFonts w:hint="eastAsia"/>
        </w:rPr>
        <w:t xml:space="preserve">wait for 3~5 </w:t>
      </w:r>
      <w:r w:rsidR="00F13D42">
        <w:t>seconds, then</w:t>
      </w:r>
      <w:r w:rsidR="00F13D42">
        <w:rPr>
          <w:rFonts w:hint="eastAsia"/>
        </w:rPr>
        <w:t xml:space="preserve"> release SK1</w:t>
      </w:r>
      <w:proofErr w:type="gramStart"/>
      <w:r w:rsidR="00F13D42">
        <w:rPr>
          <w:rFonts w:hint="eastAsia"/>
        </w:rPr>
        <w:t>,</w:t>
      </w:r>
      <w:r>
        <w:rPr>
          <w:rFonts w:cs="Times New Roman"/>
          <w:szCs w:val="24"/>
        </w:rPr>
        <w:t>so</w:t>
      </w:r>
      <w:proofErr w:type="gramEnd"/>
      <w:r>
        <w:rPr>
          <w:rFonts w:cs="Times New Roman"/>
          <w:szCs w:val="24"/>
        </w:rPr>
        <w:t xml:space="preserve"> as to enter the download mode. </w:t>
      </w:r>
    </w:p>
    <w:p w:rsidR="007212D3" w:rsidRPr="00B273BA" w:rsidRDefault="007212D3" w:rsidP="00F13D42">
      <w:pPr>
        <w:pStyle w:val="Step"/>
        <w:rPr>
          <w:rFonts w:cs="Times New Roman"/>
          <w:szCs w:val="24"/>
        </w:rPr>
      </w:pPr>
      <w:bookmarkStart w:id="15" w:name="_Ref326763022"/>
      <w:bookmarkEnd w:id="14"/>
      <w:r w:rsidRPr="00B273BA">
        <w:rPr>
          <w:rFonts w:cs="Times New Roman"/>
          <w:szCs w:val="24"/>
        </w:rPr>
        <w:t>Run the software</w:t>
      </w:r>
      <w:r w:rsidR="00F13D42" w:rsidRPr="00B273BA">
        <w:rPr>
          <w:rFonts w:cs="Times New Roman" w:hint="eastAsia"/>
          <w:szCs w:val="24"/>
        </w:rPr>
        <w:t>,</w:t>
      </w:r>
      <w:r w:rsidRPr="00B273BA">
        <w:rPr>
          <w:rFonts w:cs="Times New Roman"/>
          <w:szCs w:val="24"/>
        </w:rPr>
        <w:t xml:space="preserve"> </w:t>
      </w:r>
      <w:r w:rsidR="00F13D42">
        <w:rPr>
          <w:rFonts w:hint="eastAsia"/>
        </w:rPr>
        <w:t xml:space="preserve">select the right </w:t>
      </w:r>
      <w:proofErr w:type="gramStart"/>
      <w:r w:rsidR="00F13D42">
        <w:rPr>
          <w:rFonts w:hint="eastAsia"/>
        </w:rPr>
        <w:t xml:space="preserve">COM </w:t>
      </w:r>
      <w:bookmarkEnd w:id="15"/>
      <w:r w:rsidR="00B273BA">
        <w:rPr>
          <w:rFonts w:cs="Times New Roman" w:hint="eastAsia"/>
          <w:szCs w:val="24"/>
        </w:rPr>
        <w:t>.</w:t>
      </w:r>
      <w:proofErr w:type="gramEnd"/>
    </w:p>
    <w:p w:rsidR="007212D3" w:rsidRDefault="007212D3">
      <w:pPr>
        <w:pStyle w:val="Step"/>
        <w:rPr>
          <w:rFonts w:cs="Times New Roman"/>
          <w:szCs w:val="24"/>
        </w:rPr>
      </w:pPr>
      <w:bookmarkStart w:id="16" w:name="_Ref326763048"/>
      <w:bookmarkStart w:id="17" w:name="_Ref325535263"/>
      <w:r>
        <w:rPr>
          <w:rFonts w:cs="Times New Roman"/>
          <w:szCs w:val="24"/>
        </w:rPr>
        <w:t>Click “Upgrade” in the main interface to begin</w:t>
      </w:r>
      <w:r w:rsidR="00F13D42">
        <w:rPr>
          <w:rFonts w:cs="Times New Roman" w:hint="eastAsia"/>
          <w:szCs w:val="24"/>
        </w:rPr>
        <w:t>,</w:t>
      </w:r>
      <w:r w:rsidR="00F13D42" w:rsidRPr="00F13D42">
        <w:rPr>
          <w:rFonts w:hint="eastAsia"/>
        </w:rPr>
        <w:t xml:space="preserve"> </w:t>
      </w:r>
      <w:r w:rsidR="00F13D42">
        <w:rPr>
          <w:rFonts w:hint="eastAsia"/>
        </w:rPr>
        <w:t xml:space="preserve">the information up the progress bar will turn to </w:t>
      </w:r>
      <w:r w:rsidR="00F13D42">
        <w:t>“</w:t>
      </w:r>
      <w:r w:rsidR="00F13D42">
        <w:rPr>
          <w:rFonts w:hint="eastAsia"/>
        </w:rPr>
        <w:t>Updating, please wait...</w:t>
      </w:r>
      <w:proofErr w:type="gramStart"/>
      <w:r w:rsidR="00F13D42">
        <w:t>”</w:t>
      </w:r>
      <w:r>
        <w:rPr>
          <w:rFonts w:cs="Times New Roman"/>
          <w:szCs w:val="24"/>
        </w:rPr>
        <w:t>.</w:t>
      </w:r>
      <w:bookmarkEnd w:id="16"/>
      <w:proofErr w:type="gramEnd"/>
      <w:r>
        <w:rPr>
          <w:rFonts w:cs="Times New Roman"/>
          <w:szCs w:val="24"/>
        </w:rPr>
        <w:t xml:space="preserve"> </w:t>
      </w:r>
    </w:p>
    <w:p w:rsidR="007212D3" w:rsidRPr="00B273BA" w:rsidRDefault="00F13D42" w:rsidP="00B273BA">
      <w:pPr>
        <w:pStyle w:val="Step"/>
        <w:ind w:left="800" w:hanging="800"/>
      </w:pPr>
      <w:bookmarkStart w:id="18" w:name="_Ref326762948"/>
      <w:bookmarkEnd w:id="17"/>
      <w:r>
        <w:rPr>
          <w:rFonts w:cs="Times New Roman"/>
          <w:szCs w:val="24"/>
        </w:rPr>
        <w:t xml:space="preserve"> </w:t>
      </w:r>
      <w:r w:rsidR="00F13C4C">
        <w:rPr>
          <w:rFonts w:hint="eastAsia"/>
        </w:rPr>
        <w:t>T</w:t>
      </w:r>
      <w:r>
        <w:rPr>
          <w:rFonts w:hint="eastAsia"/>
        </w:rPr>
        <w:t xml:space="preserve">he progress bar will display rate after about 5 seconds </w:t>
      </w:r>
      <w:r>
        <w:t>later, and</w:t>
      </w:r>
      <w:r>
        <w:rPr>
          <w:rFonts w:hint="eastAsia"/>
        </w:rPr>
        <w:t xml:space="preserve"> about 1 </w:t>
      </w:r>
      <w:r>
        <w:t>minute</w:t>
      </w:r>
      <w:r>
        <w:rPr>
          <w:rFonts w:hint="eastAsia"/>
        </w:rPr>
        <w:t xml:space="preserve"> later will prompt </w:t>
      </w:r>
      <w:proofErr w:type="gramStart"/>
      <w:r w:rsidR="00B273BA">
        <w:rPr>
          <w:rFonts w:hint="eastAsia"/>
        </w:rPr>
        <w:t>All</w:t>
      </w:r>
      <w:proofErr w:type="gramEnd"/>
      <w:r w:rsidR="00B273BA">
        <w:rPr>
          <w:rFonts w:hint="eastAsia"/>
        </w:rPr>
        <w:t xml:space="preserve"> update completed successfully! Restart </w:t>
      </w:r>
      <w:r w:rsidR="00B273BA">
        <w:t>radio, please</w:t>
      </w:r>
      <w:r w:rsidR="00B273BA">
        <w:rPr>
          <w:rFonts w:hint="eastAsia"/>
        </w:rPr>
        <w:t>!"</w:t>
      </w:r>
      <w:r>
        <w:rPr>
          <w:rFonts w:hint="eastAsia"/>
        </w:rPr>
        <w:t xml:space="preserve"> after finished</w:t>
      </w:r>
      <w:r w:rsidR="007212D3" w:rsidRPr="00B273BA">
        <w:rPr>
          <w:rFonts w:cs="Times New Roman"/>
          <w:szCs w:val="24"/>
        </w:rPr>
        <w:t>:</w:t>
      </w:r>
      <w:bookmarkEnd w:id="18"/>
      <w:r w:rsidR="007212D3" w:rsidRPr="00B273BA">
        <w:rPr>
          <w:rFonts w:cs="Times New Roman"/>
          <w:szCs w:val="24"/>
        </w:rPr>
        <w:t xml:space="preserve"> </w:t>
      </w:r>
    </w:p>
    <w:p w:rsidR="00B273BA" w:rsidRDefault="00B273BA" w:rsidP="00B273BA">
      <w:pPr>
        <w:pStyle w:val="Step"/>
        <w:numPr>
          <w:ilvl w:val="0"/>
          <w:numId w:val="0"/>
        </w:numPr>
        <w:ind w:left="800"/>
        <w:rPr>
          <w:rFonts w:cs="Times New Roman"/>
          <w:szCs w:val="24"/>
        </w:rPr>
      </w:pPr>
      <w:r>
        <w:rPr>
          <w:noProof/>
          <w:snapToGrid/>
        </w:rPr>
        <w:drawing>
          <wp:anchor distT="0" distB="0" distL="114300" distR="114300" simplePos="0" relativeHeight="251658240" behindDoc="0" locked="0" layoutInCell="1" allowOverlap="1" wp14:anchorId="5DE49277" wp14:editId="24D3C536">
            <wp:simplePos x="0" y="0"/>
            <wp:positionH relativeFrom="margin">
              <wp:posOffset>1278890</wp:posOffset>
            </wp:positionH>
            <wp:positionV relativeFrom="margin">
              <wp:posOffset>4245610</wp:posOffset>
            </wp:positionV>
            <wp:extent cx="2686050" cy="1085850"/>
            <wp:effectExtent l="0" t="0" r="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25">
                      <a:extLst>
                        <a:ext uri="{28A0092B-C50C-407E-A947-70E740481C1C}">
                          <a14:useLocalDpi xmlns:a14="http://schemas.microsoft.com/office/drawing/2010/main" val="0"/>
                        </a:ext>
                      </a:extLst>
                    </a:blip>
                    <a:stretch>
                      <a:fillRect/>
                    </a:stretch>
                  </pic:blipFill>
                  <pic:spPr>
                    <a:xfrm>
                      <a:off x="0" y="0"/>
                      <a:ext cx="2686050" cy="1085850"/>
                    </a:xfrm>
                    <a:prstGeom prst="rect">
                      <a:avLst/>
                    </a:prstGeom>
                  </pic:spPr>
                </pic:pic>
              </a:graphicData>
            </a:graphic>
          </wp:anchor>
        </w:drawing>
      </w:r>
    </w:p>
    <w:p w:rsidR="00B273BA" w:rsidRDefault="00B273BA" w:rsidP="00B273BA">
      <w:pPr>
        <w:pStyle w:val="Step"/>
        <w:numPr>
          <w:ilvl w:val="0"/>
          <w:numId w:val="0"/>
        </w:numPr>
        <w:ind w:left="800"/>
        <w:rPr>
          <w:rFonts w:cs="Times New Roman"/>
          <w:szCs w:val="24"/>
        </w:rPr>
      </w:pPr>
    </w:p>
    <w:p w:rsidR="00B273BA" w:rsidRDefault="00B273BA" w:rsidP="00B273BA">
      <w:pPr>
        <w:pStyle w:val="Step"/>
        <w:numPr>
          <w:ilvl w:val="0"/>
          <w:numId w:val="0"/>
        </w:numPr>
        <w:ind w:left="800"/>
        <w:rPr>
          <w:rFonts w:cs="Times New Roman"/>
          <w:szCs w:val="24"/>
        </w:rPr>
      </w:pPr>
    </w:p>
    <w:p w:rsidR="00B273BA" w:rsidRPr="00B273BA" w:rsidRDefault="00B273BA" w:rsidP="00B273BA">
      <w:pPr>
        <w:pStyle w:val="Step"/>
        <w:numPr>
          <w:ilvl w:val="0"/>
          <w:numId w:val="0"/>
        </w:numPr>
        <w:ind w:left="800"/>
      </w:pPr>
    </w:p>
    <w:p w:rsidR="007212D3" w:rsidRPr="00F13D42" w:rsidRDefault="00B273BA" w:rsidP="00F13D42">
      <w:pPr>
        <w:pStyle w:val="Step"/>
        <w:rPr>
          <w:rFonts w:cs="Times New Roman"/>
          <w:szCs w:val="24"/>
        </w:rPr>
      </w:pPr>
      <w:r>
        <w:rPr>
          <w:rFonts w:cs="Times New Roman"/>
          <w:szCs w:val="24"/>
        </w:rPr>
        <w:t>R</w:t>
      </w:r>
      <w:r>
        <w:rPr>
          <w:rFonts w:cs="Times New Roman" w:hint="eastAsia"/>
          <w:szCs w:val="24"/>
        </w:rPr>
        <w:t>estart the radio by manual.</w:t>
      </w:r>
    </w:p>
    <w:p w:rsidR="007212D3" w:rsidRDefault="005823A2">
      <w:pPr>
        <w:pStyle w:val="Step"/>
        <w:rPr>
          <w:rFonts w:ascii="楷体_GB2312" w:eastAsia="楷体_GB2312" w:hAnsi="Times New Roman" w:cs="Times New Roman"/>
          <w:kern w:val="2"/>
          <w:szCs w:val="24"/>
        </w:rPr>
      </w:pPr>
      <w:r>
        <w:rPr>
          <w:rFonts w:cs="Times New Roman"/>
          <w:szCs w:val="24"/>
        </w:rPr>
        <w:t>C</w:t>
      </w:r>
      <w:r>
        <w:rPr>
          <w:rFonts w:cs="Times New Roman" w:hint="eastAsia"/>
          <w:szCs w:val="24"/>
        </w:rPr>
        <w:t>heck for the version information and f</w:t>
      </w:r>
      <w:r w:rsidR="00B273BA">
        <w:rPr>
          <w:rFonts w:cs="Times New Roman" w:hint="eastAsia"/>
          <w:szCs w:val="24"/>
        </w:rPr>
        <w:t>inished</w:t>
      </w:r>
      <w:r w:rsidR="007212D3">
        <w:rPr>
          <w:rFonts w:cs="Times New Roman"/>
          <w:szCs w:val="24"/>
        </w:rPr>
        <w:t xml:space="preserve">. </w:t>
      </w:r>
    </w:p>
    <w:p w:rsidR="007212D3" w:rsidRDefault="007212D3">
      <w:pPr>
        <w:rPr>
          <w:rStyle w:val="NotetextChar"/>
          <w:rFonts w:ascii="楷体_GB2312" w:hAnsi="Times New Roman" w:cs="Times New Roman"/>
          <w:szCs w:val="24"/>
        </w:rPr>
      </w:pPr>
    </w:p>
    <w:p w:rsidR="007212D3" w:rsidRDefault="007212D3">
      <w:pPr>
        <w:pStyle w:val="30"/>
        <w:rPr>
          <w:rFonts w:cs="Times New Roman"/>
          <w:bCs w:val="0"/>
          <w:szCs w:val="24"/>
        </w:rPr>
      </w:pPr>
      <w:bookmarkStart w:id="19" w:name="OLE_LINK2"/>
      <w:bookmarkStart w:id="20" w:name="OLE_LINK3"/>
      <w:bookmarkStart w:id="21" w:name="_Toc408825515"/>
      <w:r>
        <w:rPr>
          <w:rFonts w:cs="Times New Roman"/>
          <w:bCs w:val="0"/>
          <w:szCs w:val="24"/>
        </w:rPr>
        <w:t>Authentication Procedure</w:t>
      </w:r>
      <w:bookmarkEnd w:id="21"/>
      <w:r>
        <w:rPr>
          <w:rFonts w:cs="Times New Roman"/>
          <w:bCs w:val="0"/>
          <w:szCs w:val="24"/>
        </w:rPr>
        <w:t xml:space="preserve"> </w:t>
      </w:r>
    </w:p>
    <w:p w:rsidR="007212D3" w:rsidRDefault="007212D3">
      <w:pPr>
        <w:rPr>
          <w:rFonts w:cs="Times New Roman"/>
          <w:szCs w:val="24"/>
        </w:rPr>
      </w:pPr>
      <w:r>
        <w:rPr>
          <w:rFonts w:cs="Times New Roman"/>
          <w:szCs w:val="24"/>
        </w:rPr>
        <w:t xml:space="preserve">After the above operation, the </w:t>
      </w:r>
      <w:r w:rsidR="00351A9E">
        <w:rPr>
          <w:rFonts w:cs="Times New Roman" w:hint="eastAsia"/>
          <w:szCs w:val="24"/>
        </w:rPr>
        <w:t>software</w:t>
      </w:r>
      <w:r>
        <w:rPr>
          <w:rFonts w:cs="Times New Roman"/>
          <w:szCs w:val="24"/>
        </w:rPr>
        <w:t xml:space="preserve"> version will be upgraded to </w:t>
      </w:r>
      <w:r w:rsidR="00351A9E">
        <w:rPr>
          <w:rFonts w:cs="Times New Roman" w:hint="eastAsia"/>
          <w:b/>
          <w:szCs w:val="24"/>
        </w:rPr>
        <w:t>R1.2</w:t>
      </w:r>
      <w:r>
        <w:rPr>
          <w:rFonts w:cs="Times New Roman"/>
          <w:szCs w:val="24"/>
        </w:rPr>
        <w:t xml:space="preserve">. Please perform authentication in this way: </w:t>
      </w:r>
    </w:p>
    <w:p w:rsidR="007212D3" w:rsidRDefault="00F332D9">
      <w:pPr>
        <w:pStyle w:val="Step"/>
        <w:rPr>
          <w:rFonts w:cs="Times New Roman"/>
          <w:szCs w:val="24"/>
        </w:rPr>
      </w:pPr>
      <w:r>
        <w:rPr>
          <w:rFonts w:cs="Times New Roman" w:hint="eastAsia"/>
          <w:szCs w:val="24"/>
        </w:rPr>
        <w:t xml:space="preserve">Restart the </w:t>
      </w:r>
      <w:r w:rsidR="00351A9E">
        <w:rPr>
          <w:rFonts w:cs="Times New Roman"/>
          <w:szCs w:val="24"/>
        </w:rPr>
        <w:t>subscriber</w:t>
      </w:r>
      <w:r>
        <w:rPr>
          <w:rFonts w:cs="Times New Roman" w:hint="eastAsia"/>
          <w:szCs w:val="24"/>
        </w:rPr>
        <w:t xml:space="preserve"> by manual after the upgrade successful</w:t>
      </w:r>
      <w:r w:rsidR="007212D3">
        <w:rPr>
          <w:rFonts w:cs="Times New Roman"/>
          <w:szCs w:val="24"/>
        </w:rPr>
        <w:t>.</w:t>
      </w:r>
    </w:p>
    <w:p w:rsidR="007212D3" w:rsidRDefault="007212D3">
      <w:pPr>
        <w:pStyle w:val="Step"/>
        <w:rPr>
          <w:rFonts w:cs="Times New Roman"/>
          <w:szCs w:val="24"/>
        </w:rPr>
      </w:pPr>
      <w:r>
        <w:rPr>
          <w:rFonts w:cs="Times New Roman"/>
          <w:szCs w:val="24"/>
        </w:rPr>
        <w:t xml:space="preserve">Press the </w:t>
      </w:r>
      <w:r>
        <w:rPr>
          <w:rFonts w:cs="Times New Roman"/>
          <w:b/>
          <w:szCs w:val="24"/>
        </w:rPr>
        <w:t>Menu</w:t>
      </w:r>
      <w:r>
        <w:rPr>
          <w:rFonts w:cs="Times New Roman"/>
          <w:szCs w:val="24"/>
        </w:rPr>
        <w:t xml:space="preserve"> key to enter the main menu. </w:t>
      </w:r>
    </w:p>
    <w:p w:rsidR="007212D3" w:rsidRDefault="007212D3">
      <w:pPr>
        <w:pStyle w:val="Step"/>
        <w:rPr>
          <w:rFonts w:cs="Times New Roman"/>
          <w:szCs w:val="24"/>
        </w:rPr>
      </w:pPr>
      <w:r>
        <w:rPr>
          <w:rFonts w:cs="Times New Roman"/>
          <w:szCs w:val="24"/>
        </w:rPr>
        <w:t xml:space="preserve">Press the </w:t>
      </w:r>
      <w:r>
        <w:rPr>
          <w:rFonts w:cs="Times New Roman"/>
          <w:b/>
          <w:szCs w:val="24"/>
        </w:rPr>
        <w:t>Down</w:t>
      </w:r>
      <w:r>
        <w:rPr>
          <w:rFonts w:cs="Times New Roman"/>
          <w:szCs w:val="24"/>
        </w:rPr>
        <w:t xml:space="preserve"> key to select “Settings”.</w:t>
      </w:r>
    </w:p>
    <w:p w:rsidR="007212D3" w:rsidRDefault="007212D3">
      <w:pPr>
        <w:pStyle w:val="Step"/>
        <w:rPr>
          <w:rFonts w:cs="Times New Roman"/>
          <w:szCs w:val="24"/>
        </w:rPr>
      </w:pPr>
      <w:r>
        <w:rPr>
          <w:rFonts w:cs="Times New Roman"/>
          <w:szCs w:val="24"/>
        </w:rPr>
        <w:t xml:space="preserve">Press the </w:t>
      </w:r>
      <w:r>
        <w:rPr>
          <w:rFonts w:cs="Times New Roman"/>
          <w:b/>
          <w:szCs w:val="24"/>
        </w:rPr>
        <w:t>OK</w:t>
      </w:r>
      <w:r>
        <w:rPr>
          <w:rFonts w:cs="Times New Roman"/>
          <w:szCs w:val="24"/>
        </w:rPr>
        <w:t xml:space="preserve"> key to enter the “Settings” interface.</w:t>
      </w:r>
    </w:p>
    <w:p w:rsidR="007212D3" w:rsidRDefault="007212D3">
      <w:pPr>
        <w:pStyle w:val="Step"/>
        <w:rPr>
          <w:rFonts w:cs="Times New Roman"/>
          <w:szCs w:val="24"/>
        </w:rPr>
      </w:pPr>
      <w:r>
        <w:rPr>
          <w:rFonts w:cs="Times New Roman"/>
          <w:szCs w:val="24"/>
        </w:rPr>
        <w:lastRenderedPageBreak/>
        <w:t xml:space="preserve">Press the </w:t>
      </w:r>
      <w:r>
        <w:rPr>
          <w:rFonts w:cs="Times New Roman"/>
          <w:b/>
          <w:szCs w:val="24"/>
        </w:rPr>
        <w:t>Down</w:t>
      </w:r>
      <w:r>
        <w:rPr>
          <w:rFonts w:cs="Times New Roman"/>
          <w:szCs w:val="24"/>
        </w:rPr>
        <w:t xml:space="preserve"> key to select</w:t>
      </w:r>
      <w:r w:rsidR="003A0FE6">
        <w:rPr>
          <w:rFonts w:cs="Times New Roman"/>
          <w:szCs w:val="24"/>
        </w:rPr>
        <w:t xml:space="preserve"> “</w:t>
      </w:r>
      <w:r w:rsidR="003A0FE6">
        <w:rPr>
          <w:rFonts w:cs="Times New Roman" w:hint="eastAsia"/>
          <w:szCs w:val="24"/>
        </w:rPr>
        <w:t>Radio</w:t>
      </w:r>
      <w:r>
        <w:rPr>
          <w:rFonts w:cs="Times New Roman"/>
          <w:szCs w:val="24"/>
        </w:rPr>
        <w:t xml:space="preserve"> Info”.</w:t>
      </w:r>
    </w:p>
    <w:p w:rsidR="007212D3" w:rsidRDefault="007212D3">
      <w:pPr>
        <w:pStyle w:val="Step"/>
        <w:rPr>
          <w:rFonts w:cs="Times New Roman"/>
          <w:szCs w:val="24"/>
        </w:rPr>
      </w:pPr>
      <w:r>
        <w:rPr>
          <w:rFonts w:cs="Times New Roman"/>
          <w:szCs w:val="24"/>
        </w:rPr>
        <w:t xml:space="preserve">Press the </w:t>
      </w:r>
      <w:r>
        <w:rPr>
          <w:rFonts w:cs="Times New Roman"/>
          <w:b/>
          <w:szCs w:val="24"/>
        </w:rPr>
        <w:t>OK</w:t>
      </w:r>
      <w:r w:rsidR="003A0FE6">
        <w:rPr>
          <w:rFonts w:cs="Times New Roman"/>
          <w:szCs w:val="24"/>
        </w:rPr>
        <w:t xml:space="preserve"> key to enter the “</w:t>
      </w:r>
      <w:r w:rsidR="003A0FE6">
        <w:rPr>
          <w:rFonts w:cs="Times New Roman" w:hint="eastAsia"/>
          <w:szCs w:val="24"/>
        </w:rPr>
        <w:t>Radio</w:t>
      </w:r>
      <w:r>
        <w:rPr>
          <w:rFonts w:cs="Times New Roman"/>
          <w:szCs w:val="24"/>
        </w:rPr>
        <w:t xml:space="preserve"> Info” interface, to view the details of the </w:t>
      </w:r>
      <w:r w:rsidR="00FB0935">
        <w:rPr>
          <w:rFonts w:cs="Times New Roman"/>
          <w:szCs w:val="24"/>
        </w:rPr>
        <w:t>subscriber</w:t>
      </w:r>
      <w:r>
        <w:rPr>
          <w:rFonts w:cs="Times New Roman"/>
          <w:szCs w:val="24"/>
        </w:rPr>
        <w:t>.</w:t>
      </w:r>
    </w:p>
    <w:p w:rsidR="007212D3" w:rsidRDefault="007212D3">
      <w:pPr>
        <w:pStyle w:val="Step"/>
        <w:rPr>
          <w:rFonts w:cs="Times New Roman"/>
          <w:szCs w:val="24"/>
        </w:rPr>
      </w:pPr>
      <w:r>
        <w:rPr>
          <w:rFonts w:cs="Times New Roman"/>
          <w:szCs w:val="24"/>
        </w:rPr>
        <w:t xml:space="preserve">Check whether the firmware version is </w:t>
      </w:r>
      <w:r w:rsidR="006056BA">
        <w:rPr>
          <w:rFonts w:cs="Times New Roman"/>
          <w:b/>
          <w:szCs w:val="24"/>
        </w:rPr>
        <w:t>A</w:t>
      </w:r>
      <w:r w:rsidR="006A7F23">
        <w:rPr>
          <w:rFonts w:cs="Times New Roman" w:hint="eastAsia"/>
          <w:b/>
          <w:szCs w:val="24"/>
        </w:rPr>
        <w:t>1.0</w:t>
      </w:r>
      <w:r w:rsidR="00351A9E">
        <w:rPr>
          <w:rFonts w:cs="Times New Roman" w:hint="eastAsia"/>
          <w:b/>
          <w:szCs w:val="24"/>
        </w:rPr>
        <w:t>2</w:t>
      </w:r>
      <w:r w:rsidR="006A7F23">
        <w:rPr>
          <w:rFonts w:cs="Times New Roman" w:hint="eastAsia"/>
          <w:b/>
          <w:szCs w:val="24"/>
        </w:rPr>
        <w:t>.</w:t>
      </w:r>
      <w:r w:rsidR="00DB6FD3">
        <w:rPr>
          <w:rFonts w:cs="Times New Roman" w:hint="eastAsia"/>
          <w:b/>
          <w:szCs w:val="24"/>
        </w:rPr>
        <w:t>10</w:t>
      </w:r>
      <w:r w:rsidR="006A7F23">
        <w:rPr>
          <w:rFonts w:cs="Times New Roman" w:hint="eastAsia"/>
          <w:b/>
          <w:szCs w:val="24"/>
        </w:rPr>
        <w:t>.0</w:t>
      </w:r>
      <w:r w:rsidR="00351A9E">
        <w:rPr>
          <w:rFonts w:cs="Times New Roman" w:hint="eastAsia"/>
          <w:b/>
          <w:szCs w:val="24"/>
        </w:rPr>
        <w:t>01</w:t>
      </w:r>
      <w:proofErr w:type="gramStart"/>
      <w:r w:rsidR="00351A9E">
        <w:rPr>
          <w:rFonts w:cs="Times New Roman" w:hint="eastAsia"/>
          <w:szCs w:val="24"/>
        </w:rPr>
        <w:t>,and</w:t>
      </w:r>
      <w:proofErr w:type="gramEnd"/>
      <w:r w:rsidR="00351A9E">
        <w:rPr>
          <w:rFonts w:cs="Times New Roman" w:hint="eastAsia"/>
          <w:szCs w:val="24"/>
        </w:rPr>
        <w:t xml:space="preserve"> the Baseband version is </w:t>
      </w:r>
      <w:r w:rsidR="00351A9E" w:rsidRPr="00351A9E">
        <w:rPr>
          <w:rFonts w:cs="Times New Roman" w:hint="eastAsia"/>
          <w:b/>
          <w:szCs w:val="24"/>
        </w:rPr>
        <w:t>V2.01.03P8</w:t>
      </w:r>
      <w:r w:rsidR="00351A9E">
        <w:rPr>
          <w:rFonts w:cs="Times New Roman" w:hint="eastAsia"/>
          <w:szCs w:val="24"/>
        </w:rPr>
        <w:t>.</w:t>
      </w:r>
    </w:p>
    <w:p w:rsidR="00351A9E" w:rsidRDefault="00351A9E">
      <w:pPr>
        <w:pStyle w:val="Step"/>
        <w:rPr>
          <w:rFonts w:cs="Times New Roman"/>
          <w:szCs w:val="24"/>
        </w:rPr>
      </w:pPr>
      <w:r>
        <w:rPr>
          <w:rFonts w:cs="Times New Roman"/>
          <w:szCs w:val="24"/>
        </w:rPr>
        <w:t>R</w:t>
      </w:r>
      <w:r>
        <w:rPr>
          <w:rFonts w:cs="Times New Roman" w:hint="eastAsia"/>
          <w:szCs w:val="24"/>
        </w:rPr>
        <w:t xml:space="preserve">eading by </w:t>
      </w:r>
      <w:r>
        <w:rPr>
          <w:rFonts w:cs="Times New Roman"/>
          <w:szCs w:val="24"/>
        </w:rPr>
        <w:t>CPS, check</w:t>
      </w:r>
      <w:r>
        <w:rPr>
          <w:rFonts w:cs="Times New Roman" w:hint="eastAsia"/>
          <w:szCs w:val="24"/>
        </w:rPr>
        <w:t xml:space="preserve"> whether the </w:t>
      </w:r>
      <w:r w:rsidR="006D0EE0">
        <w:rPr>
          <w:rFonts w:cs="Times New Roman" w:hint="eastAsia"/>
          <w:szCs w:val="24"/>
        </w:rPr>
        <w:t xml:space="preserve">radio </w:t>
      </w:r>
      <w:r>
        <w:rPr>
          <w:rFonts w:cs="Times New Roman" w:hint="eastAsia"/>
          <w:szCs w:val="24"/>
        </w:rPr>
        <w:t xml:space="preserve">data version is </w:t>
      </w:r>
      <w:r w:rsidRPr="00351A9E">
        <w:rPr>
          <w:rFonts w:cs="Times New Roman" w:hint="eastAsia"/>
          <w:b/>
          <w:szCs w:val="24"/>
        </w:rPr>
        <w:t>D1.02.05.001</w:t>
      </w:r>
      <w:r>
        <w:rPr>
          <w:rFonts w:cs="Times New Roman" w:hint="eastAsia"/>
          <w:szCs w:val="24"/>
        </w:rPr>
        <w:t>.</w:t>
      </w:r>
    </w:p>
    <w:p w:rsidR="007212D3" w:rsidRDefault="00951372">
      <w:pPr>
        <w:pStyle w:val="Step"/>
        <w:rPr>
          <w:rFonts w:cs="Times New Roman"/>
          <w:szCs w:val="24"/>
        </w:rPr>
      </w:pPr>
      <w:bookmarkStart w:id="22" w:name="_Ref326073241"/>
      <w:bookmarkStart w:id="23" w:name="_Ref326073243"/>
      <w:r>
        <w:rPr>
          <w:rFonts w:cs="Times New Roman"/>
          <w:szCs w:val="24"/>
        </w:rPr>
        <w:t>I</w:t>
      </w:r>
      <w:r>
        <w:rPr>
          <w:rFonts w:cs="Times New Roman" w:hint="eastAsia"/>
          <w:szCs w:val="24"/>
        </w:rPr>
        <w:t xml:space="preserve">f all the information is </w:t>
      </w:r>
      <w:r>
        <w:rPr>
          <w:rFonts w:cs="Times New Roman"/>
          <w:szCs w:val="24"/>
        </w:rPr>
        <w:t>correct, the</w:t>
      </w:r>
      <w:r>
        <w:rPr>
          <w:rFonts w:cs="Times New Roman" w:hint="eastAsia"/>
          <w:szCs w:val="24"/>
        </w:rPr>
        <w:t xml:space="preserve"> upgrade is </w:t>
      </w:r>
      <w:r>
        <w:rPr>
          <w:rFonts w:cs="Times New Roman"/>
          <w:szCs w:val="24"/>
        </w:rPr>
        <w:t>successful, please</w:t>
      </w:r>
      <w:r>
        <w:rPr>
          <w:rFonts w:cs="Times New Roman" w:hint="eastAsia"/>
          <w:szCs w:val="24"/>
        </w:rPr>
        <w:t xml:space="preserve"> </w:t>
      </w:r>
      <w:r w:rsidR="007212D3">
        <w:rPr>
          <w:rFonts w:cs="Times New Roman"/>
          <w:szCs w:val="24"/>
        </w:rPr>
        <w:t xml:space="preserve">Power off the </w:t>
      </w:r>
      <w:r w:rsidR="00FB0935">
        <w:rPr>
          <w:rFonts w:cs="Times New Roman"/>
          <w:szCs w:val="24"/>
        </w:rPr>
        <w:t>subscriber</w:t>
      </w:r>
      <w:r w:rsidR="007212D3">
        <w:rPr>
          <w:rFonts w:cs="Times New Roman"/>
          <w:szCs w:val="24"/>
        </w:rPr>
        <w:t>.</w:t>
      </w:r>
    </w:p>
    <w:p w:rsidR="009D3CAC" w:rsidRDefault="0082207D" w:rsidP="00B63D9A">
      <w:pPr>
        <w:pStyle w:val="30"/>
      </w:pPr>
      <w:bookmarkStart w:id="24" w:name="_Toc408825516"/>
      <w:bookmarkEnd w:id="19"/>
      <w:bookmarkEnd w:id="20"/>
      <w:bookmarkEnd w:id="22"/>
      <w:bookmarkEnd w:id="23"/>
      <w:r>
        <w:rPr>
          <w:rFonts w:hint="eastAsia"/>
        </w:rPr>
        <w:t>Exception Handling</w:t>
      </w:r>
      <w:bookmarkEnd w:id="24"/>
    </w:p>
    <w:p w:rsidR="00B63D9A" w:rsidRDefault="00B63D9A" w:rsidP="00B63D9A">
      <w:proofErr w:type="gramStart"/>
      <w:r>
        <w:rPr>
          <w:rFonts w:hint="eastAsia"/>
        </w:rPr>
        <w:t>1.</w:t>
      </w:r>
      <w:r w:rsidR="000A022B">
        <w:rPr>
          <w:rFonts w:hint="eastAsia"/>
        </w:rPr>
        <w:t>I</w:t>
      </w:r>
      <w:r w:rsidR="00510E86">
        <w:rPr>
          <w:rFonts w:hint="eastAsia"/>
        </w:rPr>
        <w:t>f</w:t>
      </w:r>
      <w:proofErr w:type="gramEnd"/>
      <w:r w:rsidR="00510E86">
        <w:rPr>
          <w:rFonts w:hint="eastAsia"/>
        </w:rPr>
        <w:t xml:space="preserve"> prompt </w:t>
      </w:r>
      <w:r>
        <w:rPr>
          <w:rFonts w:hint="eastAsia"/>
        </w:rPr>
        <w:t>"Failed to connections radio. Please check all connections and port settings!</w:t>
      </w:r>
      <w:proofErr w:type="gramStart"/>
      <w:r>
        <w:rPr>
          <w:rFonts w:hint="eastAsia"/>
        </w:rPr>
        <w:t>" ,</w:t>
      </w:r>
      <w:proofErr w:type="gramEnd"/>
      <w:r w:rsidR="00510E86">
        <w:rPr>
          <w:rFonts w:hint="eastAsia"/>
        </w:rPr>
        <w:t xml:space="preserve">in the beginning of </w:t>
      </w:r>
      <w:r w:rsidR="00510E86">
        <w:t>upgrade, may</w:t>
      </w:r>
      <w:r w:rsidR="00510E86">
        <w:rPr>
          <w:rFonts w:hint="eastAsia"/>
        </w:rPr>
        <w:t xml:space="preserve"> be have to reasons below:</w:t>
      </w:r>
      <w:r>
        <w:rPr>
          <w:rFonts w:hint="eastAsia"/>
        </w:rPr>
        <w:t xml:space="preserve"> </w:t>
      </w:r>
    </w:p>
    <w:p w:rsidR="00B63D9A" w:rsidRDefault="00510E86" w:rsidP="00B63D9A">
      <w:r>
        <w:rPr>
          <w:rFonts w:hint="eastAsia"/>
        </w:rPr>
        <w:t>(</w:t>
      </w:r>
      <w:r w:rsidR="00B63D9A">
        <w:rPr>
          <w:rFonts w:hint="eastAsia"/>
        </w:rPr>
        <w:t>1</w:t>
      </w:r>
      <w:r>
        <w:rPr>
          <w:rFonts w:hint="eastAsia"/>
        </w:rPr>
        <w:t>)</w:t>
      </w:r>
      <w:r w:rsidR="00A766FF">
        <w:rPr>
          <w:rFonts w:hint="eastAsia"/>
        </w:rPr>
        <w:t xml:space="preserve"> T</w:t>
      </w:r>
      <w:r w:rsidR="007434CA">
        <w:rPr>
          <w:rFonts w:hint="eastAsia"/>
        </w:rPr>
        <w:t xml:space="preserve">he </w:t>
      </w:r>
      <w:r w:rsidR="003652AB">
        <w:rPr>
          <w:rFonts w:hint="eastAsia"/>
        </w:rPr>
        <w:t>Radio</w:t>
      </w:r>
      <w:r w:rsidR="007434CA">
        <w:rPr>
          <w:rFonts w:hint="eastAsia"/>
        </w:rPr>
        <w:t xml:space="preserve"> is not </w:t>
      </w:r>
      <w:proofErr w:type="gramStart"/>
      <w:r w:rsidR="007434CA">
        <w:rPr>
          <w:rFonts w:hint="eastAsia"/>
        </w:rPr>
        <w:t>connect</w:t>
      </w:r>
      <w:proofErr w:type="gramEnd"/>
      <w:r w:rsidR="007434CA">
        <w:rPr>
          <w:rFonts w:hint="eastAsia"/>
        </w:rPr>
        <w:t xml:space="preserve"> well or the COM port you selected is error;</w:t>
      </w:r>
    </w:p>
    <w:p w:rsidR="00B63D9A" w:rsidRPr="007E2177" w:rsidRDefault="00510E86" w:rsidP="00B63D9A">
      <w:r>
        <w:rPr>
          <w:rFonts w:hint="eastAsia"/>
        </w:rPr>
        <w:t>(2)</w:t>
      </w:r>
      <w:r w:rsidR="005627DE">
        <w:rPr>
          <w:rFonts w:hint="eastAsia"/>
        </w:rPr>
        <w:t xml:space="preserve"> </w:t>
      </w:r>
      <w:r w:rsidR="00A766FF">
        <w:rPr>
          <w:rFonts w:hint="eastAsia"/>
        </w:rPr>
        <w:t>T</w:t>
      </w:r>
      <w:r w:rsidR="007434CA">
        <w:rPr>
          <w:rFonts w:hint="eastAsia"/>
        </w:rPr>
        <w:t xml:space="preserve">he radio is not </w:t>
      </w:r>
      <w:proofErr w:type="gramStart"/>
      <w:r w:rsidR="007434CA">
        <w:rPr>
          <w:rFonts w:hint="eastAsia"/>
        </w:rPr>
        <w:t>enter</w:t>
      </w:r>
      <w:proofErr w:type="gramEnd"/>
      <w:r w:rsidR="007434CA">
        <w:rPr>
          <w:rFonts w:hint="eastAsia"/>
        </w:rPr>
        <w:t xml:space="preserve"> </w:t>
      </w:r>
      <w:r w:rsidR="005627DE">
        <w:rPr>
          <w:rFonts w:hint="eastAsia"/>
        </w:rPr>
        <w:t xml:space="preserve">the </w:t>
      </w:r>
      <w:r w:rsidR="007434CA">
        <w:rPr>
          <w:rFonts w:hint="eastAsia"/>
        </w:rPr>
        <w:t xml:space="preserve">download </w:t>
      </w:r>
      <w:r w:rsidR="007434CA">
        <w:t>mode, please</w:t>
      </w:r>
      <w:r w:rsidR="007434CA">
        <w:rPr>
          <w:rFonts w:hint="eastAsia"/>
        </w:rPr>
        <w:t xml:space="preserve"> repeat step3 to 5;</w:t>
      </w:r>
    </w:p>
    <w:p w:rsidR="00B63D9A" w:rsidRPr="00B63D9A" w:rsidRDefault="00B63D9A" w:rsidP="00B63D9A">
      <w:proofErr w:type="gramStart"/>
      <w:r>
        <w:rPr>
          <w:rFonts w:hint="eastAsia"/>
        </w:rPr>
        <w:t>2.</w:t>
      </w:r>
      <w:r w:rsidR="00354F9D">
        <w:rPr>
          <w:rFonts w:hint="eastAsia"/>
        </w:rPr>
        <w:t>I</w:t>
      </w:r>
      <w:r w:rsidR="005627DE">
        <w:rPr>
          <w:rFonts w:hint="eastAsia"/>
        </w:rPr>
        <w:t>f</w:t>
      </w:r>
      <w:proofErr w:type="gramEnd"/>
      <w:r w:rsidR="005627DE">
        <w:rPr>
          <w:rFonts w:hint="eastAsia"/>
        </w:rPr>
        <w:t xml:space="preserve"> the upgrade progress is broken off </w:t>
      </w:r>
      <w:r w:rsidR="0082207D">
        <w:rPr>
          <w:rFonts w:hint="eastAsia"/>
        </w:rPr>
        <w:t>by some reason(like power cut)</w:t>
      </w:r>
      <w:r w:rsidR="005627DE">
        <w:rPr>
          <w:rFonts w:hint="eastAsia"/>
        </w:rPr>
        <w:t xml:space="preserve">before it </w:t>
      </w:r>
      <w:r w:rsidR="005627DE">
        <w:t>finished, please</w:t>
      </w:r>
      <w:r w:rsidR="005627DE">
        <w:rPr>
          <w:rFonts w:hint="eastAsia"/>
        </w:rPr>
        <w:t xml:space="preserve"> repeat step3 to step 5.</w:t>
      </w:r>
    </w:p>
    <w:sectPr w:rsidR="00B63D9A" w:rsidRPr="00B63D9A" w:rsidSect="007A61FB">
      <w:headerReference w:type="even" r:id="rId26"/>
      <w:headerReference w:type="default" r:id="rId27"/>
      <w:pgSz w:w="11906" w:h="16838" w:code="9"/>
      <w:pgMar w:top="1134" w:right="1134" w:bottom="1134"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B5D" w:rsidRDefault="00440B5D">
      <w:pPr>
        <w:rPr>
          <w:rFonts w:cs="Times New Roman"/>
          <w:szCs w:val="24"/>
        </w:rPr>
      </w:pPr>
      <w:r>
        <w:rPr>
          <w:rFonts w:cs="Times New Roman"/>
          <w:szCs w:val="24"/>
        </w:rPr>
        <w:separator/>
      </w: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endnote>
  <w:endnote w:type="continuationSeparator" w:id="0">
    <w:p w:rsidR="00440B5D" w:rsidRDefault="00440B5D">
      <w:pPr>
        <w:rPr>
          <w:rFonts w:cs="Times New Roman"/>
          <w:szCs w:val="24"/>
        </w:rPr>
      </w:pPr>
      <w:r>
        <w:rPr>
          <w:rFonts w:cs="Times New Roman"/>
          <w:szCs w:val="24"/>
        </w:rPr>
        <w:continuationSeparator/>
      </w: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GulimChe">
    <w:panose1 w:val="020B0609000101010101"/>
    <w:charset w:val="81"/>
    <w:family w:val="modern"/>
    <w:pitch w:val="fixed"/>
    <w:sig w:usb0="B00002AF" w:usb1="69D77CFB" w:usb2="00000030" w:usb3="00000000" w:csb0="0008009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8" w:type="dxa"/>
      <w:jc w:val="center"/>
      <w:tblInd w:w="1" w:type="dxa"/>
      <w:tblBorders>
        <w:top w:val="single" w:sz="8" w:space="0" w:color="99CC00"/>
      </w:tblBorders>
      <w:tblLook w:val="04A0" w:firstRow="1" w:lastRow="0" w:firstColumn="1" w:lastColumn="0" w:noHBand="0" w:noVBand="1"/>
    </w:tblPr>
    <w:tblGrid>
      <w:gridCol w:w="9638"/>
    </w:tblGrid>
    <w:tr w:rsidR="00BD49A7" w:rsidTr="00480819">
      <w:trPr>
        <w:jc w:val="center"/>
      </w:trPr>
      <w:tc>
        <w:tcPr>
          <w:tcW w:w="9638" w:type="dxa"/>
          <w:shd w:val="clear" w:color="auto" w:fill="auto"/>
          <w:vAlign w:val="bottom"/>
        </w:tcPr>
        <w:p w:rsidR="00BD49A7" w:rsidRDefault="003D5F2E" w:rsidP="00480819">
          <w:pPr>
            <w:pStyle w:val="aa"/>
            <w:spacing w:before="120"/>
            <w:ind w:right="210"/>
          </w:pPr>
          <w:r>
            <w:rPr>
              <w:rStyle w:val="af6"/>
            </w:rPr>
            <w:fldChar w:fldCharType="begin"/>
          </w:r>
          <w:r w:rsidR="00BD49A7">
            <w:rPr>
              <w:rStyle w:val="af6"/>
            </w:rPr>
            <w:instrText xml:space="preserve"> PAGE </w:instrText>
          </w:r>
          <w:r>
            <w:rPr>
              <w:rStyle w:val="af6"/>
            </w:rPr>
            <w:fldChar w:fldCharType="separate"/>
          </w:r>
          <w:r w:rsidR="00537C73">
            <w:rPr>
              <w:rStyle w:val="af6"/>
            </w:rPr>
            <w:t>6</w:t>
          </w:r>
          <w:r>
            <w:rPr>
              <w:rStyle w:val="af6"/>
            </w:rPr>
            <w:fldChar w:fldCharType="end"/>
          </w:r>
        </w:p>
      </w:tc>
    </w:tr>
  </w:tbl>
  <w:p w:rsidR="00BD49A7" w:rsidRDefault="00BD49A7" w:rsidP="00F957E2">
    <w:pPr>
      <w:pStyle w:val="aa"/>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A7" w:rsidRDefault="00BD49A7" w:rsidP="00F957E2">
    <w:pPr>
      <w:pStyle w:val="aa"/>
      <w:ind w:right="210"/>
    </w:pPr>
    <w:r w:rsidRPr="007A61FB">
      <w:rPr>
        <w:rFonts w:cs="Times New Roman"/>
        <w:szCs w:val="21"/>
      </w:rPr>
      <w:t xml:space="preserve"> </w:t>
    </w:r>
  </w:p>
  <w:tbl>
    <w:tblPr>
      <w:tblW w:w="9638" w:type="dxa"/>
      <w:jc w:val="center"/>
      <w:tblInd w:w="1" w:type="dxa"/>
      <w:tblBorders>
        <w:top w:val="single" w:sz="8" w:space="0" w:color="99CC00"/>
      </w:tblBorders>
      <w:tblLook w:val="04A0" w:firstRow="1" w:lastRow="0" w:firstColumn="1" w:lastColumn="0" w:noHBand="0" w:noVBand="1"/>
    </w:tblPr>
    <w:tblGrid>
      <w:gridCol w:w="9638"/>
    </w:tblGrid>
    <w:tr w:rsidR="00BD49A7" w:rsidTr="00F957E2">
      <w:trPr>
        <w:jc w:val="center"/>
      </w:trPr>
      <w:tc>
        <w:tcPr>
          <w:tcW w:w="9638" w:type="dxa"/>
          <w:shd w:val="clear" w:color="auto" w:fill="auto"/>
          <w:vAlign w:val="bottom"/>
        </w:tcPr>
        <w:p w:rsidR="00BD49A7" w:rsidRDefault="003D5F2E" w:rsidP="00480819">
          <w:pPr>
            <w:pStyle w:val="aa"/>
            <w:ind w:right="210"/>
          </w:pPr>
          <w:r>
            <w:rPr>
              <w:rStyle w:val="af6"/>
            </w:rPr>
            <w:fldChar w:fldCharType="begin"/>
          </w:r>
          <w:r w:rsidR="00BD49A7">
            <w:rPr>
              <w:rStyle w:val="af6"/>
            </w:rPr>
            <w:instrText xml:space="preserve"> PAGE </w:instrText>
          </w:r>
          <w:r>
            <w:rPr>
              <w:rStyle w:val="af6"/>
            </w:rPr>
            <w:fldChar w:fldCharType="separate"/>
          </w:r>
          <w:r w:rsidR="00537C73">
            <w:rPr>
              <w:rStyle w:val="af6"/>
            </w:rPr>
            <w:t>5</w:t>
          </w:r>
          <w:r>
            <w:rPr>
              <w:rStyle w:val="af6"/>
            </w:rPr>
            <w:fldChar w:fldCharType="end"/>
          </w:r>
        </w:p>
      </w:tc>
    </w:tr>
  </w:tbl>
  <w:p w:rsidR="00BD49A7" w:rsidRDefault="00BD49A7" w:rsidP="00F957E2">
    <w:pPr>
      <w:pStyle w:val="aa"/>
      <w:ind w:right="21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B5D" w:rsidRDefault="00440B5D">
      <w:pPr>
        <w:rPr>
          <w:rFonts w:cs="Times New Roman"/>
          <w:szCs w:val="24"/>
        </w:rPr>
      </w:pPr>
      <w:r>
        <w:rPr>
          <w:rFonts w:cs="Times New Roman"/>
          <w:szCs w:val="24"/>
        </w:rPr>
        <w:separator/>
      </w: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footnote>
  <w:footnote w:type="continuationSeparator" w:id="0">
    <w:p w:rsidR="00440B5D" w:rsidRDefault="00440B5D">
      <w:pPr>
        <w:rPr>
          <w:rFonts w:cs="Times New Roman"/>
          <w:szCs w:val="24"/>
        </w:rPr>
      </w:pPr>
      <w:r>
        <w:rPr>
          <w:rFonts w:cs="Times New Roman"/>
          <w:szCs w:val="24"/>
        </w:rPr>
        <w:continuationSeparator/>
      </w: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pPr>
        <w:rPr>
          <w:rFonts w:cs="Times New Roman"/>
          <w:szCs w:val="24"/>
        </w:rPr>
      </w:pPr>
    </w:p>
    <w:p w:rsidR="00440B5D" w:rsidRDefault="00440B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ayout w:type="fixed"/>
      <w:tblLook w:val="00A0" w:firstRow="1" w:lastRow="0" w:firstColumn="1" w:lastColumn="0" w:noHBand="0" w:noVBand="0"/>
    </w:tblPr>
    <w:tblGrid>
      <w:gridCol w:w="1269"/>
      <w:gridCol w:w="8370"/>
    </w:tblGrid>
    <w:tr w:rsidR="00BD49A7">
      <w:trPr>
        <w:jc w:val="center"/>
      </w:trPr>
      <w:tc>
        <w:tcPr>
          <w:tcW w:w="1269" w:type="dxa"/>
          <w:tcBorders>
            <w:bottom w:val="single" w:sz="8" w:space="0" w:color="auto"/>
          </w:tcBorders>
          <w:vAlign w:val="bottom"/>
        </w:tcPr>
        <w:p w:rsidR="00BD49A7" w:rsidRDefault="007B26DF">
          <w:pPr>
            <w:pStyle w:val="Headleft"/>
            <w:spacing w:before="120"/>
            <w:rPr>
              <w:rFonts w:cs="Times New Roman"/>
              <w:szCs w:val="24"/>
            </w:rPr>
          </w:pPr>
          <w:r>
            <w:fldChar w:fldCharType="begin"/>
          </w:r>
          <w:r>
            <w:instrText xml:space="preserve"> STYLEREF  "</w:instrText>
          </w:r>
          <w:r>
            <w:instrText>标题</w:instrText>
          </w:r>
          <w:r>
            <w:instrText xml:space="preserve"> 1"  \* MERGEFORMAT </w:instrText>
          </w:r>
          <w:r>
            <w:fldChar w:fldCharType="separate"/>
          </w:r>
          <w:r w:rsidR="00CB2DDE">
            <w:rPr>
              <w:rFonts w:cs="Times New Roman"/>
              <w:noProof/>
              <w:szCs w:val="24"/>
            </w:rPr>
            <w:t>General Information</w:t>
          </w:r>
          <w:r>
            <w:rPr>
              <w:rFonts w:cs="Times New Roman"/>
              <w:noProof/>
              <w:szCs w:val="24"/>
            </w:rPr>
            <w:fldChar w:fldCharType="end"/>
          </w:r>
          <w:r w:rsidR="00DB6FD3">
            <w:rPr>
              <w:noProof/>
            </w:rPr>
            <mc:AlternateContent>
              <mc:Choice Requires="wpg">
                <w:drawing>
                  <wp:anchor distT="0" distB="0" distL="114300" distR="114300" simplePos="0" relativeHeight="251655680" behindDoc="0" locked="0" layoutInCell="1" allowOverlap="1">
                    <wp:simplePos x="0" y="0"/>
                    <wp:positionH relativeFrom="column">
                      <wp:posOffset>-868045</wp:posOffset>
                    </wp:positionH>
                    <wp:positionV relativeFrom="paragraph">
                      <wp:posOffset>-549910</wp:posOffset>
                    </wp:positionV>
                    <wp:extent cx="257175" cy="10698480"/>
                    <wp:effectExtent l="0" t="2540" r="1270" b="0"/>
                    <wp:wrapNone/>
                    <wp:docPr id="2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8480"/>
                              <a:chOff x="-126" y="-1"/>
                              <a:chExt cx="405" cy="16848"/>
                            </a:xfrm>
                          </wpg:grpSpPr>
                          <wps:wsp>
                            <wps:cNvPr id="22" name="Rectangle 2"/>
                            <wps:cNvSpPr>
                              <a:spLocks noChangeArrowheads="1"/>
                            </wps:cNvSpPr>
                            <wps:spPr bwMode="auto">
                              <a:xfrm>
                                <a:off x="-81" y="5921"/>
                                <a:ext cx="360" cy="10926"/>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3"/>
                            <wps:cNvSpPr>
                              <a:spLocks noChangeArrowheads="1"/>
                            </wps:cNvSpPr>
                            <wps:spPr bwMode="auto">
                              <a:xfrm>
                                <a:off x="-126" y="-1"/>
                                <a:ext cx="405" cy="5931"/>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68.35pt;margin-top:-43.3pt;width:20.25pt;height:842.4pt;z-index:251655680" coordorigin="-126,-1" coordsize="405,16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">
                    <v:rect id="Rectangle 2" o:spid="_x0000_s1027" style="position:absolute;left:-81;top:5921;width:360;height:10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VH/cQA&#10;AADbAAAADwAAAGRycy9kb3ducmV2LnhtbESPQWvCQBSE70L/w/IKvemmgYik2YTSKniRUpVib6/Z&#10;1yQ0+zZk1yT++64geBxm5hsmKybTioF611hW8LyIQBCXVjdcKTgeNvMVCOeRNbaWScGFHBT5wyzD&#10;VNuRP2nY+0oECLsUFdTed6mUrqzJoFvYjjh4v7Y36IPsK6l7HAPctDKOoqU02HBYqLGjt5rKv/3Z&#10;KPj+WhqJP6fd2u18Iy9l8vF+SpR6epxeX0B4mvw9fGtvtYI4hu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VR/3EAAAA2wAAAA8AAAAAAAAAAAAAAAAAmAIAAGRycy9k&#10;b3ducmV2LnhtbFBLBQYAAAAABAAEAPUAAACJAwAAAAA=&#10;" fillcolor="#9c0" stroked="f"/>
                    <v:rect id="Rectangle 3" o:spid="_x0000_s1028" style="position:absolute;left:-126;top:-1;width:405;height:5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2U8EA&#10;AADbAAAADwAAAGRycy9kb3ducmV2LnhtbESPQYvCMBSE74L/ITxhL6KpFYtUo4iyIN50e9jjo3m2&#10;1ealNFHrvzeC4HGYmW+Y5boztbhT6yrLCibjCARxbnXFhYLs73c0B+E8ssbaMil4koP1qt9bYqrt&#10;g490P/lCBAi7FBWU3jeplC4vyaAb24Y4eGfbGvRBtoXULT4C3NQyjqJEGqw4LJTY0Lak/Hq6GQVR&#10;YuPZf7e9HHbDabYpmn12I6vUz6DbLEB46vw3/GnvtYJ4Cu8v4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K9lPBAAAA2wAAAA8AAAAAAAAAAAAAAAAAmAIAAGRycy9kb3du&#10;cmV2LnhtbFBLBQYAAAAABAAEAPUAAACGAwAAAAA=&#10;" fillcolor="#339" stroked="f"/>
                  </v:group>
                </w:pict>
              </mc:Fallback>
            </mc:AlternateContent>
          </w:r>
        </w:p>
      </w:tc>
      <w:tc>
        <w:tcPr>
          <w:tcW w:w="8370" w:type="dxa"/>
          <w:tcBorders>
            <w:bottom w:val="single" w:sz="8" w:space="0" w:color="auto"/>
          </w:tcBorders>
          <w:vAlign w:val="bottom"/>
        </w:tcPr>
        <w:p w:rsidR="00BD49A7" w:rsidRDefault="007B26DF">
          <w:pPr>
            <w:pStyle w:val="Headright"/>
            <w:spacing w:before="120"/>
            <w:rPr>
              <w:rFonts w:cs="Times New Roman"/>
              <w:b/>
              <w:bCs w:val="0"/>
              <w:szCs w:val="24"/>
            </w:rPr>
          </w:pPr>
          <w:r>
            <w:fldChar w:fldCharType="begin"/>
          </w:r>
          <w:r>
            <w:instrText xml:space="preserve"> DOCPROPERTY  </w:instrText>
          </w:r>
          <w:r>
            <w:instrText>资料名称</w:instrText>
          </w:r>
          <w:r>
            <w:instrText xml:space="preserve">  \* MERGEFORMAT </w:instrText>
          </w:r>
          <w:r>
            <w:fldChar w:fldCharType="separate"/>
          </w:r>
          <w:r w:rsidR="00BD49A7">
            <w:rPr>
              <w:rFonts w:cs="Times New Roman"/>
              <w:b/>
              <w:bCs w:val="0"/>
              <w:szCs w:val="24"/>
            </w:rPr>
            <w:t xml:space="preserve">Firmware </w:t>
          </w:r>
          <w:r w:rsidR="00BD49A7" w:rsidRPr="00F957E2">
            <w:rPr>
              <w:rFonts w:ascii="宋体" w:hAnsi="Times New Roman" w:cs="Times New Roman"/>
              <w:b/>
              <w:bCs w:val="0"/>
              <w:szCs w:val="24"/>
            </w:rPr>
            <w:t>Upgrade</w:t>
          </w:r>
          <w:r w:rsidR="00BD49A7">
            <w:rPr>
              <w:rFonts w:cs="Times New Roman"/>
              <w:b/>
              <w:bCs w:val="0"/>
              <w:szCs w:val="24"/>
            </w:rPr>
            <w:t xml:space="preserve"> </w:t>
          </w:r>
          <w:r w:rsidR="00BD49A7" w:rsidRPr="00F957E2">
            <w:rPr>
              <w:rFonts w:ascii="宋体" w:hAnsi="Times New Roman" w:cs="Times New Roman"/>
              <w:b/>
              <w:bCs w:val="0"/>
              <w:szCs w:val="24"/>
            </w:rPr>
            <w:t>Guide</w:t>
          </w:r>
          <w:r>
            <w:rPr>
              <w:rFonts w:ascii="宋体" w:hAnsi="Times New Roman" w:cs="Times New Roman"/>
              <w:b/>
              <w:bCs w:val="0"/>
              <w:szCs w:val="24"/>
            </w:rPr>
            <w:fldChar w:fldCharType="end"/>
          </w:r>
        </w:p>
      </w:tc>
    </w:tr>
  </w:tbl>
  <w:p w:rsidR="00BD49A7" w:rsidRDefault="00BD49A7" w:rsidP="007212D3">
    <w:pPr>
      <w:pStyle w:val="a9"/>
      <w:spacing w:before="120"/>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ayout w:type="fixed"/>
      <w:tblLook w:val="00A0" w:firstRow="1" w:lastRow="0" w:firstColumn="1" w:lastColumn="0" w:noHBand="0" w:noVBand="0"/>
    </w:tblPr>
    <w:tblGrid>
      <w:gridCol w:w="4820"/>
      <w:gridCol w:w="4819"/>
    </w:tblGrid>
    <w:tr w:rsidR="00BD49A7">
      <w:trPr>
        <w:trHeight w:val="57"/>
        <w:jc w:val="center"/>
      </w:trPr>
      <w:tc>
        <w:tcPr>
          <w:tcW w:w="4927" w:type="dxa"/>
          <w:tcBorders>
            <w:bottom w:val="single" w:sz="8" w:space="0" w:color="auto"/>
          </w:tcBorders>
          <w:vAlign w:val="bottom"/>
        </w:tcPr>
        <w:p w:rsidR="00BD49A7" w:rsidRDefault="007B26DF">
          <w:pPr>
            <w:pStyle w:val="a9"/>
            <w:spacing w:before="120"/>
            <w:rPr>
              <w:rFonts w:cs="Times New Roman"/>
              <w:szCs w:val="24"/>
            </w:rPr>
          </w:pPr>
          <w:r>
            <w:fldChar w:fldCharType="begin"/>
          </w:r>
          <w:r>
            <w:instrText xml:space="preserve"> STYLEREF  </w:instrText>
          </w:r>
          <w:r>
            <w:instrText>无编号的标题</w:instrText>
          </w:r>
          <w:r>
            <w:instrText xml:space="preserve">1  \* MERGEFORMAT </w:instrText>
          </w:r>
          <w:r>
            <w:fldChar w:fldCharType="separate"/>
          </w:r>
          <w:r w:rsidR="00BD49A7" w:rsidRPr="00F957E2">
            <w:rPr>
              <w:rFonts w:ascii="宋体" w:hAnsi="Times New Roman" w:cs="Times New Roman"/>
              <w:b/>
              <w:noProof/>
              <w:szCs w:val="24"/>
            </w:rPr>
            <w:t>Documentation</w:t>
          </w:r>
          <w:r w:rsidR="00BD49A7">
            <w:rPr>
              <w:rFonts w:cs="Times New Roman"/>
              <w:noProof/>
              <w:szCs w:val="24"/>
            </w:rPr>
            <w:t xml:space="preserve"> Information</w:t>
          </w:r>
          <w:r>
            <w:rPr>
              <w:rFonts w:cs="Times New Roman"/>
              <w:noProof/>
              <w:szCs w:val="24"/>
            </w:rPr>
            <w:fldChar w:fldCharType="end"/>
          </w:r>
          <w:r w:rsidR="00DB6FD3">
            <w:rPr>
              <w:noProof/>
            </w:rPr>
            <mc:AlternateContent>
              <mc:Choice Requires="wpg">
                <w:drawing>
                  <wp:anchor distT="0" distB="0" distL="114300" distR="114300" simplePos="0" relativeHeight="251658752" behindDoc="0" locked="0" layoutInCell="1" allowOverlap="1">
                    <wp:simplePos x="0" y="0"/>
                    <wp:positionH relativeFrom="column">
                      <wp:posOffset>-868045</wp:posOffset>
                    </wp:positionH>
                    <wp:positionV relativeFrom="paragraph">
                      <wp:posOffset>-549910</wp:posOffset>
                    </wp:positionV>
                    <wp:extent cx="257175" cy="10698480"/>
                    <wp:effectExtent l="0" t="2540" r="1270" b="0"/>
                    <wp:wrapNone/>
                    <wp:docPr id="1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8480"/>
                              <a:chOff x="-126" y="-1"/>
                              <a:chExt cx="405" cy="16848"/>
                            </a:xfrm>
                          </wpg:grpSpPr>
                          <wps:wsp>
                            <wps:cNvPr id="19" name="Rectangle 5"/>
                            <wps:cNvSpPr>
                              <a:spLocks noChangeArrowheads="1"/>
                            </wps:cNvSpPr>
                            <wps:spPr bwMode="auto">
                              <a:xfrm>
                                <a:off x="-81" y="5921"/>
                                <a:ext cx="360" cy="10926"/>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
                            <wps:cNvSpPr>
                              <a:spLocks noChangeArrowheads="1"/>
                            </wps:cNvSpPr>
                            <wps:spPr bwMode="auto">
                              <a:xfrm>
                                <a:off x="-126" y="-1"/>
                                <a:ext cx="405" cy="5931"/>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68.35pt;margin-top:-43.3pt;width:20.25pt;height:842.4pt;z-index:251658752" coordorigin="-126,-1" coordsize="405,16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">
                    <v:rect id="Rectangle 5" o:spid="_x0000_s1027" style="position:absolute;left:-81;top:5921;width:360;height:10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0fMcIA&#10;AADbAAAADwAAAGRycy9kb3ducmV2LnhtbERPTWvCQBC9F/wPywje6saCUqOriFboJRRTEb2N2TEJ&#10;ZmdDdmuSf98VCr3N433Oct2ZSjyocaVlBZNxBII4s7rkXMHxe//6DsJ5ZI2VZVLQk4P1avCyxFjb&#10;lg/0SH0uQgi7GBUU3texlC4ryKAb25o4cDfbGPQBNrnUDbYh3FTyLYpm0mDJoaHAmrYFZff0xyi4&#10;nGZG4vWcfLjEl7LPpl+781Sp0bDbLEB46vy/+M/9qcP8OTx/CQ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3R8xwgAAANsAAAAPAAAAAAAAAAAAAAAAAJgCAABkcnMvZG93&#10;bnJldi54bWxQSwUGAAAAAAQABAD1AAAAhwMAAAAA&#10;" fillcolor="#9c0" stroked="f"/>
                    <v:rect id="Rectangle 6" o:spid="_x0000_s1028" style="position:absolute;left:-126;top:-1;width:405;height:5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hoJL0A&#10;AADbAAAADwAAAGRycy9kb3ducmV2LnhtbERPvQrCMBDeBd8hnOAimlpRpBpFFEHc1A6OR3O21eZS&#10;mqj17c0gOH58/8t1ayrxosaVlhWMRxEI4szqknMF6WU/nINwHlljZZkUfMjBetXtLDHR9s0nep19&#10;LkIIuwQVFN7XiZQuK8igG9maOHA32xj0ATa51A2+Q7ipZBxFM2mw5NBQYE3bgrLH+WkURDMbT6/t&#10;9n7cDSbpJq8P6ZOsUv1eu1mA8NT6v/jnPmgFcVgfvoQf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RhoJL0AAADbAAAADwAAAAAAAAAAAAAAAACYAgAAZHJzL2Rvd25yZXYu&#10;eG1sUEsFBgAAAAAEAAQA9QAAAIIDAAAAAA==&#10;" fillcolor="#339" stroked="f"/>
                  </v:group>
                </w:pict>
              </mc:Fallback>
            </mc:AlternateContent>
          </w:r>
        </w:p>
      </w:tc>
      <w:tc>
        <w:tcPr>
          <w:tcW w:w="4927" w:type="dxa"/>
          <w:tcBorders>
            <w:bottom w:val="single" w:sz="8" w:space="0" w:color="auto"/>
          </w:tcBorders>
          <w:vAlign w:val="bottom"/>
        </w:tcPr>
        <w:p w:rsidR="00BD49A7" w:rsidRDefault="007B26DF">
          <w:pPr>
            <w:pStyle w:val="Headright"/>
            <w:spacing w:before="120"/>
            <w:rPr>
              <w:rFonts w:cs="Times New Roman"/>
              <w:b/>
              <w:bCs w:val="0"/>
              <w:szCs w:val="24"/>
            </w:rPr>
          </w:pPr>
          <w:r>
            <w:fldChar w:fldCharType="begin"/>
          </w:r>
          <w:r>
            <w:instrText xml:space="preserve"> DOCPROPERTY  </w:instrText>
          </w:r>
          <w:r>
            <w:instrText>资料名称</w:instrText>
          </w:r>
          <w:r>
            <w:instrText xml:space="preserve">  \* MERGEFORMAT </w:instrText>
          </w:r>
          <w:r>
            <w:fldChar w:fldCharType="separate"/>
          </w:r>
          <w:r w:rsidR="00BD49A7">
            <w:rPr>
              <w:rFonts w:cs="Times New Roman"/>
              <w:b/>
              <w:bCs w:val="0"/>
              <w:szCs w:val="24"/>
            </w:rPr>
            <w:t xml:space="preserve">Firmware </w:t>
          </w:r>
          <w:r w:rsidR="00BD49A7" w:rsidRPr="00F957E2">
            <w:rPr>
              <w:rFonts w:ascii="宋体" w:hAnsi="Times New Roman" w:cs="Times New Roman"/>
              <w:b/>
              <w:bCs w:val="0"/>
              <w:szCs w:val="24"/>
            </w:rPr>
            <w:t>Upgrade</w:t>
          </w:r>
          <w:r w:rsidR="00BD49A7">
            <w:rPr>
              <w:rFonts w:cs="Times New Roman"/>
              <w:b/>
              <w:bCs w:val="0"/>
              <w:szCs w:val="24"/>
            </w:rPr>
            <w:t xml:space="preserve"> </w:t>
          </w:r>
          <w:r w:rsidR="00BD49A7" w:rsidRPr="00F957E2">
            <w:rPr>
              <w:rFonts w:ascii="宋体" w:hAnsi="Times New Roman" w:cs="Times New Roman"/>
              <w:b/>
              <w:bCs w:val="0"/>
              <w:szCs w:val="24"/>
            </w:rPr>
            <w:t>Guide</w:t>
          </w:r>
          <w:r>
            <w:rPr>
              <w:rFonts w:ascii="宋体" w:hAnsi="Times New Roman" w:cs="Times New Roman"/>
              <w:b/>
              <w:bCs w:val="0"/>
              <w:szCs w:val="24"/>
            </w:rPr>
            <w:fldChar w:fldCharType="end"/>
          </w:r>
        </w:p>
      </w:tc>
    </w:tr>
  </w:tbl>
  <w:p w:rsidR="00BD49A7" w:rsidRDefault="00BD49A7" w:rsidP="007212D3">
    <w:pPr>
      <w:pStyle w:val="a9"/>
      <w:spacing w:before="120"/>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9A7" w:rsidRDefault="00BD49A7" w:rsidP="007212D3">
    <w:pPr>
      <w:pStyle w:val="a9"/>
      <w:spacing w:before="120"/>
      <w:rPr>
        <w:rFonts w:cs="Times New Roman"/>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ayout w:type="fixed"/>
      <w:tblLook w:val="00A0" w:firstRow="1" w:lastRow="0" w:firstColumn="1" w:lastColumn="0" w:noHBand="0" w:noVBand="0"/>
    </w:tblPr>
    <w:tblGrid>
      <w:gridCol w:w="4820"/>
      <w:gridCol w:w="4819"/>
    </w:tblGrid>
    <w:tr w:rsidR="00BD49A7">
      <w:trPr>
        <w:jc w:val="center"/>
      </w:trPr>
      <w:tc>
        <w:tcPr>
          <w:tcW w:w="4927" w:type="dxa"/>
          <w:tcBorders>
            <w:bottom w:val="single" w:sz="8" w:space="0" w:color="auto"/>
          </w:tcBorders>
          <w:vAlign w:val="bottom"/>
        </w:tcPr>
        <w:p w:rsidR="00BD49A7" w:rsidRDefault="003D5F2E" w:rsidP="007212D3">
          <w:pPr>
            <w:pStyle w:val="Headleft"/>
            <w:spacing w:before="120"/>
            <w:rPr>
              <w:rFonts w:cs="Times New Roman"/>
              <w:szCs w:val="24"/>
            </w:rPr>
          </w:pPr>
          <w:r>
            <w:rPr>
              <w:rFonts w:cs="Times New Roman"/>
              <w:szCs w:val="24"/>
            </w:rPr>
            <w:fldChar w:fldCharType="begin"/>
          </w:r>
          <w:r w:rsidR="00BD49A7">
            <w:rPr>
              <w:rFonts w:cs="Times New Roman"/>
              <w:szCs w:val="24"/>
            </w:rPr>
            <w:instrText xml:space="preserve"> STYLEREF  "</w:instrText>
          </w:r>
          <w:r w:rsidR="00BD49A7">
            <w:rPr>
              <w:rFonts w:ascii="宋体" w:hAnsi="Times New Roman" w:cs="Times New Roman" w:hint="eastAsia"/>
              <w:szCs w:val="24"/>
            </w:rPr>
            <w:instrText>标题</w:instrText>
          </w:r>
          <w:r w:rsidR="00BD49A7">
            <w:rPr>
              <w:rFonts w:cs="Times New Roman"/>
              <w:szCs w:val="24"/>
            </w:rPr>
            <w:instrText xml:space="preserve"> 1,heading 1"  \* MERGEFORMAT </w:instrText>
          </w:r>
          <w:r>
            <w:rPr>
              <w:rFonts w:cs="Times New Roman"/>
              <w:szCs w:val="24"/>
            </w:rPr>
            <w:fldChar w:fldCharType="separate"/>
          </w:r>
          <w:r w:rsidR="00BD49A7">
            <w:rPr>
              <w:rFonts w:cs="Times New Roman" w:hint="eastAsia"/>
              <w:b/>
              <w:bCs/>
              <w:noProof/>
              <w:szCs w:val="24"/>
            </w:rPr>
            <w:t>错误！未定义样式。</w:t>
          </w:r>
          <w:r>
            <w:rPr>
              <w:rFonts w:cs="Times New Roman"/>
              <w:szCs w:val="24"/>
            </w:rPr>
            <w:fldChar w:fldCharType="end"/>
          </w:r>
          <w:r w:rsidR="00DB6FD3">
            <w:rPr>
              <w:noProof/>
            </w:rPr>
            <mc:AlternateContent>
              <mc:Choice Requires="wpg">
                <w:drawing>
                  <wp:anchor distT="0" distB="0" distL="114300" distR="114300" simplePos="0" relativeHeight="251656704" behindDoc="0" locked="0" layoutInCell="1" allowOverlap="1">
                    <wp:simplePos x="0" y="0"/>
                    <wp:positionH relativeFrom="column">
                      <wp:posOffset>-868045</wp:posOffset>
                    </wp:positionH>
                    <wp:positionV relativeFrom="paragraph">
                      <wp:posOffset>-549910</wp:posOffset>
                    </wp:positionV>
                    <wp:extent cx="257175" cy="10698480"/>
                    <wp:effectExtent l="0" t="2540" r="1270" b="0"/>
                    <wp:wrapNone/>
                    <wp:docPr id="1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8480"/>
                              <a:chOff x="-126" y="-1"/>
                              <a:chExt cx="405" cy="16848"/>
                            </a:xfrm>
                          </wpg:grpSpPr>
                          <wps:wsp>
                            <wps:cNvPr id="16" name="Rectangle 8"/>
                            <wps:cNvSpPr>
                              <a:spLocks noChangeArrowheads="1"/>
                            </wps:cNvSpPr>
                            <wps:spPr bwMode="auto">
                              <a:xfrm>
                                <a:off x="-81" y="5921"/>
                                <a:ext cx="360" cy="10926"/>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9"/>
                            <wps:cNvSpPr>
                              <a:spLocks noChangeArrowheads="1"/>
                            </wps:cNvSpPr>
                            <wps:spPr bwMode="auto">
                              <a:xfrm>
                                <a:off x="-126" y="-1"/>
                                <a:ext cx="405" cy="5931"/>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style="position:absolute;left:0;text-align:left;margin-left:-68.35pt;margin-top:-43.3pt;width:20.25pt;height:842.4pt;z-index:251656704" coordorigin="-126,-1" coordsize="405,16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">
                    <v:rect id="Rectangle 8" o:spid="_x0000_s1027" style="position:absolute;left:-81;top:5921;width:360;height:10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KLQ8AA&#10;AADbAAAADwAAAGRycy9kb3ducmV2LnhtbERPTYvCMBC9C/sfwix403QFi1RjWVYFLyLqsuhtbMa2&#10;bDMpTaz13xtB8DaP9zmztDOVaKlxpWUFX8MIBHFmdcm5gt/DajAB4TyyxsoyKbiTg3T+0Zthou2N&#10;d9TufS5CCLsEFRTe14mULivIoBvamjhwF9sY9AE2udQN3kK4qeQoimJpsOTQUGBNPwVl//urUXD6&#10;i43E83GzdBtfyns23i6OY6X6n933FISnzr/FL/dah/kxPH8JB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KLQ8AAAADbAAAADwAAAAAAAAAAAAAAAACYAgAAZHJzL2Rvd25y&#10;ZXYueG1sUEsFBgAAAAAEAAQA9QAAAIUDAAAAAA==&#10;" fillcolor="#9c0" stroked="f"/>
                    <v:rect id="Rectangle 9" o:spid="_x0000_s1028" style="position:absolute;left:-126;top:-1;width:405;height:5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067cEA&#10;AADbAAAADwAAAGRycy9kb3ducmV2LnhtbERPTYvCMBC9L/gfwgh7WTRVWZXaVMRFEG9be/A4NGNb&#10;bSaliVr/vREW9jaP9znJujeNuFPnassKJuMIBHFhdc2lgvy4Gy1BOI+ssbFMCp7kYJ0OPhKMtX3w&#10;L90zX4oQwi5GBZX3bSylKyoy6Ma2JQ7c2XYGfYBdKXWHjxBuGjmNork0WHNoqLClbUXFNbsZBdHc&#10;Tr9P/fZy+Pma5Zuy3ec3skp9DvvNCoSn3v+L/9x7HeYv4P1LO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dOu3BAAAA2wAAAA8AAAAAAAAAAAAAAAAAmAIAAGRycy9kb3du&#10;cmV2LnhtbFBLBQYAAAAABAAEAPUAAACGAwAAAAA=&#10;" fillcolor="#339" stroked="f"/>
                  </v:group>
                </w:pict>
              </mc:Fallback>
            </mc:AlternateContent>
          </w:r>
        </w:p>
      </w:tc>
      <w:tc>
        <w:tcPr>
          <w:tcW w:w="4927" w:type="dxa"/>
          <w:tcBorders>
            <w:bottom w:val="single" w:sz="8" w:space="0" w:color="auto"/>
          </w:tcBorders>
          <w:vAlign w:val="bottom"/>
        </w:tcPr>
        <w:p w:rsidR="00BD49A7" w:rsidRDefault="007B26DF" w:rsidP="007212D3">
          <w:pPr>
            <w:pStyle w:val="Headright"/>
            <w:spacing w:before="120"/>
            <w:rPr>
              <w:rFonts w:cs="Times New Roman"/>
              <w:b/>
              <w:bCs w:val="0"/>
              <w:szCs w:val="24"/>
            </w:rPr>
          </w:pPr>
          <w:r>
            <w:fldChar w:fldCharType="begin"/>
          </w:r>
          <w:r>
            <w:instrText xml:space="preserve"> DOCPROPERTY  </w:instrText>
          </w:r>
          <w:r>
            <w:instrText>资料名称</w:instrText>
          </w:r>
          <w:r>
            <w:instrText xml:space="preserve">  \* MERGEFORMAT </w:instrText>
          </w:r>
          <w:r>
            <w:fldChar w:fldCharType="separate"/>
          </w:r>
          <w:r w:rsidR="00BD49A7">
            <w:rPr>
              <w:rFonts w:cs="Times New Roman"/>
              <w:b/>
              <w:bCs w:val="0"/>
              <w:szCs w:val="24"/>
            </w:rPr>
            <w:t xml:space="preserve">Firmware </w:t>
          </w:r>
          <w:r w:rsidR="00BD49A7" w:rsidRPr="00F957E2">
            <w:rPr>
              <w:rFonts w:ascii="宋体" w:hAnsi="Times New Roman" w:cs="Times New Roman"/>
              <w:b/>
              <w:bCs w:val="0"/>
              <w:szCs w:val="24"/>
            </w:rPr>
            <w:t>Upgrade</w:t>
          </w:r>
          <w:r w:rsidR="00BD49A7">
            <w:rPr>
              <w:rFonts w:cs="Times New Roman"/>
              <w:b/>
              <w:bCs w:val="0"/>
              <w:szCs w:val="24"/>
            </w:rPr>
            <w:t xml:space="preserve"> </w:t>
          </w:r>
          <w:r w:rsidR="00BD49A7" w:rsidRPr="00F957E2">
            <w:rPr>
              <w:rFonts w:ascii="宋体" w:hAnsi="Times New Roman" w:cs="Times New Roman"/>
              <w:b/>
              <w:bCs w:val="0"/>
              <w:szCs w:val="24"/>
            </w:rPr>
            <w:t>Guide</w:t>
          </w:r>
          <w:r>
            <w:rPr>
              <w:rFonts w:ascii="宋体" w:hAnsi="Times New Roman" w:cs="Times New Roman"/>
              <w:b/>
              <w:bCs w:val="0"/>
              <w:szCs w:val="24"/>
            </w:rPr>
            <w:fldChar w:fldCharType="end"/>
          </w:r>
        </w:p>
      </w:tc>
    </w:tr>
  </w:tbl>
  <w:p w:rsidR="00BD49A7" w:rsidRDefault="00BD49A7" w:rsidP="007212D3">
    <w:pPr>
      <w:pStyle w:val="a9"/>
      <w:spacing w:before="120"/>
      <w:rPr>
        <w:rFonts w:cs="Times New Roman"/>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ayout w:type="fixed"/>
      <w:tblLook w:val="00A0" w:firstRow="1" w:lastRow="0" w:firstColumn="1" w:lastColumn="0" w:noHBand="0" w:noVBand="0"/>
    </w:tblPr>
    <w:tblGrid>
      <w:gridCol w:w="4820"/>
      <w:gridCol w:w="4819"/>
    </w:tblGrid>
    <w:tr w:rsidR="00BD49A7">
      <w:trPr>
        <w:jc w:val="center"/>
      </w:trPr>
      <w:tc>
        <w:tcPr>
          <w:tcW w:w="4927" w:type="dxa"/>
          <w:tcBorders>
            <w:bottom w:val="single" w:sz="8" w:space="0" w:color="auto"/>
          </w:tcBorders>
          <w:vAlign w:val="bottom"/>
        </w:tcPr>
        <w:p w:rsidR="00BD49A7" w:rsidRPr="007A61FB" w:rsidRDefault="007B26DF">
          <w:pPr>
            <w:pStyle w:val="Headleft"/>
            <w:spacing w:before="120"/>
            <w:rPr>
              <w:szCs w:val="24"/>
            </w:rPr>
          </w:pPr>
          <w:r>
            <w:fldChar w:fldCharType="begin"/>
          </w:r>
          <w:r>
            <w:instrText xml:space="preserve"> STYLEREF  "</w:instrText>
          </w:r>
          <w:r>
            <w:instrText>标题</w:instrText>
          </w:r>
          <w:r>
            <w:instrText xml:space="preserve"> 1"  \* MERGEFORMAT </w:instrText>
          </w:r>
          <w:r>
            <w:fldChar w:fldCharType="separate"/>
          </w:r>
          <w:r w:rsidR="00BD49A7">
            <w:rPr>
              <w:noProof/>
            </w:rPr>
            <w:t>General Information</w:t>
          </w:r>
          <w:r>
            <w:rPr>
              <w:noProof/>
            </w:rPr>
            <w:fldChar w:fldCharType="end"/>
          </w:r>
        </w:p>
      </w:tc>
      <w:tc>
        <w:tcPr>
          <w:tcW w:w="4927" w:type="dxa"/>
          <w:tcBorders>
            <w:bottom w:val="single" w:sz="8" w:space="0" w:color="auto"/>
          </w:tcBorders>
          <w:vAlign w:val="bottom"/>
        </w:tcPr>
        <w:p w:rsidR="00BD49A7" w:rsidRPr="007A61FB" w:rsidRDefault="007B26DF">
          <w:pPr>
            <w:pStyle w:val="Headright"/>
            <w:spacing w:before="120"/>
            <w:rPr>
              <w:rFonts w:cs="Times New Roman"/>
              <w:bCs w:val="0"/>
              <w:szCs w:val="24"/>
            </w:rPr>
          </w:pPr>
          <w:r>
            <w:fldChar w:fldCharType="begin"/>
          </w:r>
          <w:r>
            <w:instrText xml:space="preserve"> DOCPROPERTY  </w:instrText>
          </w:r>
          <w:r>
            <w:instrText>资料名称</w:instrText>
          </w:r>
          <w:r>
            <w:instrText xml:space="preserve">  \* MERGEFORMAT </w:instrText>
          </w:r>
          <w:r>
            <w:fldChar w:fldCharType="separate"/>
          </w:r>
          <w:r w:rsidR="00BD49A7">
            <w:t>Firmware Upgrade Guide</w:t>
          </w:r>
          <w:r>
            <w:fldChar w:fldCharType="end"/>
          </w:r>
          <w:r w:rsidR="00DB6FD3">
            <mc:AlternateContent>
              <mc:Choice Requires="wpg">
                <w:drawing>
                  <wp:anchor distT="0" distB="0" distL="114300" distR="114300" simplePos="0" relativeHeight="251657728" behindDoc="0" locked="0" layoutInCell="1" allowOverlap="1">
                    <wp:simplePos x="0" y="0"/>
                    <wp:positionH relativeFrom="column">
                      <wp:posOffset>3539490</wp:posOffset>
                    </wp:positionH>
                    <wp:positionV relativeFrom="paragraph">
                      <wp:posOffset>-540385</wp:posOffset>
                    </wp:positionV>
                    <wp:extent cx="257175" cy="10692765"/>
                    <wp:effectExtent l="0" t="2540" r="3810" b="1270"/>
                    <wp:wrapNone/>
                    <wp:docPr id="1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2765"/>
                              <a:chOff x="12867" y="0"/>
                              <a:chExt cx="405" cy="16839"/>
                            </a:xfrm>
                          </wpg:grpSpPr>
                          <wps:wsp>
                            <wps:cNvPr id="13" name="Rectangle 11"/>
                            <wps:cNvSpPr>
                              <a:spLocks noChangeArrowheads="1"/>
                            </wps:cNvSpPr>
                            <wps:spPr bwMode="auto">
                              <a:xfrm>
                                <a:off x="12867" y="0"/>
                                <a:ext cx="405" cy="5928"/>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2"/>
                            <wps:cNvSpPr>
                              <a:spLocks noChangeArrowheads="1"/>
                            </wps:cNvSpPr>
                            <wps:spPr bwMode="auto">
                              <a:xfrm>
                                <a:off x="12867" y="5919"/>
                                <a:ext cx="360" cy="10920"/>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left:0;text-align:left;margin-left:278.7pt;margin-top:-42.55pt;width:20.25pt;height:841.95pt;z-index:251657728" coordorigin="12867" coordsize="405,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">
                    <v:rect id="Rectangle 11" o:spid="_x0000_s1027" style="position:absolute;left:12867;width:405;height:5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Y87r0A&#10;AADbAAAADwAAAGRycy9kb3ducmV2LnhtbERPzQ7BQBC+S7zDZiQuwhYhUpYIkYgbenCcdEdburNN&#10;d1FvbyUSt/ny/c5i1ZhSPKl2hWUFw0EEgji1uuBMQXLe9WcgnEfWWFomBW9ysFq2WwuMtX3xkZ4n&#10;n4kQwi5GBbn3VSylS3My6Aa2Ig7c1dYGfYB1JnWNrxBuSjmKoqk0WHBoyLGiTU7p/fQwCqKpHU0u&#10;zeZ22PbGyTqr9smDrFLdTrOeg/DU+L/4597rMH8M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6Y87r0AAADbAAAADwAAAAAAAAAAAAAAAACYAgAAZHJzL2Rvd25yZXYu&#10;eG1sUEsFBgAAAAAEAAQA9QAAAIIDAAAAAA==&#10;" fillcolor="#339" stroked="f"/>
                    <v:rect id="Rectangle 12" o:spid="_x0000_s1028" style="position:absolute;left:12867;top:5919;width:360;height:10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wr8EA&#10;AADbAAAADwAAAGRycy9kb3ducmV2LnhtbERPTWvCQBC9C/6HZYTedGNRkegqohV6CaVWRG9jdkyC&#10;2dmwu9Xk33cLhd7m8T5nuW5NLR7kfGVZwXiUgCDOra64UHD82g/nIHxA1lhbJgUdeViv+r0lpto+&#10;+ZMeh1CIGMI+RQVlCE0qpc9LMuhHtiGO3M06gyFCV0jt8BnDTS1fk2QmDVYcG0psaFtSfj98GwWX&#10;08xIvJ6zN5+FSnb59GN3nir1Mmg3CxCB2vAv/nO/6zh/Ar+/x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csK/BAAAA2wAAAA8AAAAAAAAAAAAAAAAAmAIAAGRycy9kb3du&#10;cmV2LnhtbFBLBQYAAAAABAAEAPUAAACGAwAAAAA=&#10;" fillcolor="#9c0" stroked="f"/>
                  </v:group>
                </w:pict>
              </mc:Fallback>
            </mc:AlternateContent>
          </w:r>
        </w:p>
      </w:tc>
    </w:tr>
  </w:tbl>
  <w:p w:rsidR="00BD49A7" w:rsidRDefault="00BD49A7" w:rsidP="007212D3">
    <w:pPr>
      <w:pStyle w:val="a9"/>
      <w:spacing w:before="120"/>
      <w:rPr>
        <w:rFonts w:cs="Times New Roman"/>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auto"/>
      </w:tblBorders>
      <w:tblLayout w:type="fixed"/>
      <w:tblLook w:val="00A0" w:firstRow="1" w:lastRow="0" w:firstColumn="1" w:lastColumn="0" w:noHBand="0" w:noVBand="0"/>
    </w:tblPr>
    <w:tblGrid>
      <w:gridCol w:w="4820"/>
      <w:gridCol w:w="4819"/>
    </w:tblGrid>
    <w:tr w:rsidR="00BD49A7" w:rsidTr="00DB50AE">
      <w:trPr>
        <w:jc w:val="center"/>
      </w:trPr>
      <w:tc>
        <w:tcPr>
          <w:tcW w:w="4927" w:type="dxa"/>
          <w:tcBorders>
            <w:bottom w:val="single" w:sz="8" w:space="0" w:color="auto"/>
          </w:tcBorders>
          <w:vAlign w:val="bottom"/>
        </w:tcPr>
        <w:p w:rsidR="00BD49A7" w:rsidRPr="007A61FB" w:rsidRDefault="007B26DF" w:rsidP="00DB50AE">
          <w:pPr>
            <w:pStyle w:val="Headleft"/>
            <w:spacing w:before="120"/>
            <w:rPr>
              <w:szCs w:val="24"/>
            </w:rPr>
          </w:pPr>
          <w:r>
            <w:fldChar w:fldCharType="begin"/>
          </w:r>
          <w:r>
            <w:instrText xml:space="preserve"> DOCPROPERTY  </w:instrText>
          </w:r>
          <w:r>
            <w:instrText>资料名称</w:instrText>
          </w:r>
          <w:r>
            <w:instrText xml:space="preserve">  \* MERGEFORMAT </w:instrText>
          </w:r>
          <w:r>
            <w:fldChar w:fldCharType="separate"/>
          </w:r>
          <w:r w:rsidR="00BD49A7">
            <w:t>Firmware Upgrade Guide</w:t>
          </w:r>
          <w:r>
            <w:fldChar w:fldCharType="end"/>
          </w:r>
        </w:p>
      </w:tc>
      <w:tc>
        <w:tcPr>
          <w:tcW w:w="4927" w:type="dxa"/>
          <w:tcBorders>
            <w:bottom w:val="single" w:sz="8" w:space="0" w:color="auto"/>
          </w:tcBorders>
          <w:vAlign w:val="bottom"/>
        </w:tcPr>
        <w:p w:rsidR="00BD49A7" w:rsidRPr="007A61FB" w:rsidRDefault="007B26DF" w:rsidP="00DB50AE">
          <w:pPr>
            <w:pStyle w:val="Headright"/>
            <w:spacing w:before="120"/>
            <w:rPr>
              <w:rFonts w:cs="Times New Roman"/>
              <w:bCs w:val="0"/>
              <w:szCs w:val="24"/>
            </w:rPr>
          </w:pPr>
          <w:r>
            <w:fldChar w:fldCharType="begin"/>
          </w:r>
          <w:r>
            <w:instrText xml:space="preserve"> STYLEREF  </w:instrText>
          </w:r>
          <w:r>
            <w:instrText>无编号的标题</w:instrText>
          </w:r>
          <w:r>
            <w:instrText xml:space="preserve">1  \* MERGEFORMAT </w:instrText>
          </w:r>
          <w:r>
            <w:fldChar w:fldCharType="separate"/>
          </w:r>
          <w:r w:rsidR="00537C73">
            <w:t>Documentation Information</w:t>
          </w:r>
          <w:r>
            <w:fldChar w:fldCharType="end"/>
          </w:r>
          <w:r w:rsidR="00DB6FD3">
            <mc:AlternateContent>
              <mc:Choice Requires="wpg">
                <w:drawing>
                  <wp:anchor distT="0" distB="0" distL="114300" distR="114300" simplePos="0" relativeHeight="251659776" behindDoc="0" locked="0" layoutInCell="1" allowOverlap="1">
                    <wp:simplePos x="0" y="0"/>
                    <wp:positionH relativeFrom="column">
                      <wp:posOffset>3539490</wp:posOffset>
                    </wp:positionH>
                    <wp:positionV relativeFrom="paragraph">
                      <wp:posOffset>-540385</wp:posOffset>
                    </wp:positionV>
                    <wp:extent cx="257175" cy="10692765"/>
                    <wp:effectExtent l="0" t="2540" r="3810" b="1270"/>
                    <wp:wrapNone/>
                    <wp:docPr id="9"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10692765"/>
                              <a:chOff x="12867" y="0"/>
                              <a:chExt cx="405" cy="16839"/>
                            </a:xfrm>
                          </wpg:grpSpPr>
                          <wps:wsp>
                            <wps:cNvPr id="10" name="Rectangle 44"/>
                            <wps:cNvSpPr>
                              <a:spLocks noChangeArrowheads="1"/>
                            </wps:cNvSpPr>
                            <wps:spPr bwMode="auto">
                              <a:xfrm>
                                <a:off x="12867" y="0"/>
                                <a:ext cx="405" cy="5928"/>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45"/>
                            <wps:cNvSpPr>
                              <a:spLocks noChangeArrowheads="1"/>
                            </wps:cNvSpPr>
                            <wps:spPr bwMode="auto">
                              <a:xfrm>
                                <a:off x="12867" y="5919"/>
                                <a:ext cx="360" cy="10920"/>
                              </a:xfrm>
                              <a:prstGeom prst="rect">
                                <a:avLst/>
                              </a:prstGeom>
                              <a:solidFill>
                                <a:srgbClr val="99CC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left:0;text-align:left;margin-left:278.7pt;margin-top:-42.55pt;width:20.25pt;height:841.95pt;z-index:251659776" coordorigin="12867" coordsize="405,16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">
                    <v:rect id="Rectangle 44" o:spid="_x0000_s1027" style="position:absolute;left:12867;width:405;height:5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SimcMA&#10;AADbAAAADwAAAGRycy9kb3ducmV2LnhtbESPQYvCQAyF78L+hyELe5F1qmJZqqOIsiDe1B48hk5s&#10;u9vJlM6o9d+bg+At4b2892Wx6l2jbtSF2rOB8SgBRVx4W3NpID/9fv+AChHZYuOZDDwowGr5MVhg&#10;Zv2dD3Q7xlJJCIcMDVQxtpnWoajIYRj5lli0i+8cRlm7UtsO7xLuGj1JklQ7rFkaKmxpU1Hxf7w6&#10;A0nqJ7Nzv/nbb4fTfF22u/xK3pivz349BxWpj2/z63pnBV/o5RcZQ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SimcMAAADbAAAADwAAAAAAAAAAAAAAAACYAgAAZHJzL2Rv&#10;d25yZXYueG1sUEsFBgAAAAAEAAQA9QAAAIgDAAAAAA==&#10;" fillcolor="#339" stroked="f"/>
                    <v:rect id="Rectangle 45" o:spid="_x0000_s1028" style="position:absolute;left:12867;top:5919;width:360;height:10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sTN8IA&#10;AADbAAAADwAAAGRycy9kb3ducmV2LnhtbERPS2vCQBC+F/oflin0ZjYpGCS6itgWepFiWkRvY3ZM&#10;gtnZkN3m8e/dQqG3+fies9qMphE9da62rCCJYhDEhdU1lwq+v95nCxDOI2tsLJOCiRxs1o8PK8y0&#10;HfhAfe5LEULYZaig8r7NpHRFRQZdZFviwF1tZ9AH2JVSdziEcNPIlzhOpcGaQ0OFLe0qKm75j1Fw&#10;PqZG4uW0f3N7X8upmH++nuZKPT+N2yUIT6P/F/+5P3SYn8DvL+EA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qxM3wgAAANsAAAAPAAAAAAAAAAAAAAAAAJgCAABkcnMvZG93&#10;bnJldi54bWxQSwUGAAAAAAQABAD1AAAAhwMAAAAA&#10;" fillcolor="#9c0" stroked="f"/>
                  </v:group>
                </w:pict>
              </mc:Fallback>
            </mc:AlternateContent>
          </w:r>
        </w:p>
      </w:tc>
    </w:tr>
  </w:tbl>
  <w:p w:rsidR="00BD49A7" w:rsidRDefault="00BD49A7" w:rsidP="007A61FB">
    <w:pPr>
      <w:pStyle w:val="a9"/>
      <w:spacing w:before="120"/>
      <w:rPr>
        <w:rFonts w:cs="Times New Roman"/>
        <w:szCs w:val="24"/>
      </w:rPr>
    </w:pPr>
  </w:p>
  <w:p w:rsidR="00BD49A7" w:rsidRPr="007A61FB" w:rsidRDefault="00BD49A7" w:rsidP="007A61FB">
    <w:pPr>
      <w:pStyle w:val="a9"/>
      <w:spacing w:before="1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99CC00"/>
      </w:tblBorders>
      <w:tblLayout w:type="fixed"/>
      <w:tblLook w:val="00A0" w:firstRow="1" w:lastRow="0" w:firstColumn="1" w:lastColumn="0" w:noHBand="0" w:noVBand="0"/>
    </w:tblPr>
    <w:tblGrid>
      <w:gridCol w:w="4820"/>
      <w:gridCol w:w="4819"/>
    </w:tblGrid>
    <w:tr w:rsidR="00BD49A7" w:rsidTr="00227E77">
      <w:trPr>
        <w:jc w:val="center"/>
      </w:trPr>
      <w:tc>
        <w:tcPr>
          <w:tcW w:w="4927" w:type="dxa"/>
          <w:vAlign w:val="bottom"/>
        </w:tcPr>
        <w:p w:rsidR="00BD49A7" w:rsidRPr="006D5F94" w:rsidRDefault="00BD49A7">
          <w:pPr>
            <w:pStyle w:val="Headleft"/>
            <w:spacing w:before="120"/>
            <w:rPr>
              <w:szCs w:val="24"/>
            </w:rPr>
          </w:pPr>
          <w:r w:rsidRPr="006D5F94">
            <w:t>Firmware Upgrade Guide</w:t>
          </w:r>
        </w:p>
      </w:tc>
      <w:tc>
        <w:tcPr>
          <w:tcW w:w="4927" w:type="dxa"/>
          <w:vAlign w:val="bottom"/>
        </w:tcPr>
        <w:p w:rsidR="00BD49A7" w:rsidRPr="007A61FB" w:rsidRDefault="007B26DF">
          <w:pPr>
            <w:pStyle w:val="Headright"/>
            <w:spacing w:before="120"/>
            <w:rPr>
              <w:rFonts w:cs="Times New Roman"/>
              <w:bCs w:val="0"/>
              <w:szCs w:val="24"/>
            </w:rPr>
          </w:pPr>
          <w:r>
            <w:fldChar w:fldCharType="begin"/>
          </w:r>
          <w:r>
            <w:instrText xml:space="preserve"> STYLEREF  </w:instrText>
          </w:r>
          <w:r>
            <w:instrText>无编号的标题</w:instrText>
          </w:r>
          <w:r>
            <w:instrText xml:space="preserve">1  \* MERGEFORMAT </w:instrText>
          </w:r>
          <w:r>
            <w:fldChar w:fldCharType="separate"/>
          </w:r>
          <w:r w:rsidR="00537C73">
            <w:t>Documentation Information</w:t>
          </w:r>
          <w:r>
            <w:fldChar w:fldCharType="end"/>
          </w:r>
        </w:p>
      </w:tc>
    </w:tr>
  </w:tbl>
  <w:p w:rsidR="00BD49A7" w:rsidRDefault="00BD49A7" w:rsidP="007212D3">
    <w:pPr>
      <w:pStyle w:val="a9"/>
      <w:spacing w:before="120"/>
      <w:rPr>
        <w:rFonts w:cs="Times New Roman"/>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99CC00"/>
      </w:tblBorders>
      <w:tblLook w:val="04A0" w:firstRow="1" w:lastRow="0" w:firstColumn="1" w:lastColumn="0" w:noHBand="0" w:noVBand="1"/>
    </w:tblPr>
    <w:tblGrid>
      <w:gridCol w:w="4828"/>
      <w:gridCol w:w="4811"/>
    </w:tblGrid>
    <w:tr w:rsidR="00BD49A7" w:rsidRPr="003761CE" w:rsidTr="00227E77">
      <w:trPr>
        <w:jc w:val="center"/>
      </w:trPr>
      <w:tc>
        <w:tcPr>
          <w:tcW w:w="4927" w:type="dxa"/>
          <w:shd w:val="clear" w:color="auto" w:fill="auto"/>
          <w:vAlign w:val="bottom"/>
        </w:tcPr>
        <w:p w:rsidR="00BD49A7" w:rsidRPr="003761CE" w:rsidRDefault="007B26DF" w:rsidP="00DB50AE">
          <w:pPr>
            <w:pStyle w:val="Headleft"/>
            <w:spacing w:before="120"/>
          </w:pPr>
          <w:r>
            <w:fldChar w:fldCharType="begin"/>
          </w:r>
          <w:r>
            <w:instrText xml:space="preserve"> STYLEREF  "</w:instrText>
          </w:r>
          <w:r>
            <w:instrText>标题</w:instrText>
          </w:r>
          <w:r>
            <w:instrText xml:space="preserve"> 1"  \* MERGEFORMAT </w:instrText>
          </w:r>
          <w:r>
            <w:fldChar w:fldCharType="separate"/>
          </w:r>
          <w:r w:rsidR="00537C73">
            <w:rPr>
              <w:noProof/>
            </w:rPr>
            <w:t>Instruction on PD3 Upgrade</w:t>
          </w:r>
          <w:r>
            <w:rPr>
              <w:noProof/>
            </w:rPr>
            <w:fldChar w:fldCharType="end"/>
          </w:r>
        </w:p>
      </w:tc>
      <w:tc>
        <w:tcPr>
          <w:tcW w:w="4927" w:type="dxa"/>
          <w:shd w:val="clear" w:color="auto" w:fill="auto"/>
          <w:vAlign w:val="bottom"/>
        </w:tcPr>
        <w:p w:rsidR="00BD49A7" w:rsidRPr="003A3FE8" w:rsidRDefault="00BD49A7" w:rsidP="00DB50AE">
          <w:pPr>
            <w:pStyle w:val="Headright"/>
            <w:spacing w:before="120"/>
          </w:pPr>
          <w:r w:rsidRPr="003A3FE8">
            <w:t>Firmware Upgrade Guide</w:t>
          </w:r>
        </w:p>
      </w:tc>
    </w:tr>
  </w:tbl>
  <w:p w:rsidR="00BD49A7" w:rsidRDefault="00BD49A7" w:rsidP="0083175C">
    <w:pPr>
      <w:pStyle w:val="a9"/>
      <w:spacing w:before="12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8" w:space="0" w:color="99CC00"/>
      </w:tblBorders>
      <w:tblLook w:val="04A0" w:firstRow="1" w:lastRow="0" w:firstColumn="1" w:lastColumn="0" w:noHBand="0" w:noVBand="1"/>
    </w:tblPr>
    <w:tblGrid>
      <w:gridCol w:w="4827"/>
      <w:gridCol w:w="4812"/>
    </w:tblGrid>
    <w:tr w:rsidR="00BD49A7" w:rsidRPr="003761CE" w:rsidTr="00227E77">
      <w:trPr>
        <w:jc w:val="center"/>
      </w:trPr>
      <w:tc>
        <w:tcPr>
          <w:tcW w:w="4927" w:type="dxa"/>
          <w:shd w:val="clear" w:color="auto" w:fill="auto"/>
          <w:vAlign w:val="bottom"/>
        </w:tcPr>
        <w:p w:rsidR="00BD49A7" w:rsidRPr="003A3FE8" w:rsidRDefault="00BD49A7" w:rsidP="00DB50AE">
          <w:pPr>
            <w:pStyle w:val="Headleft"/>
            <w:spacing w:before="120"/>
          </w:pPr>
          <w:r w:rsidRPr="003A3FE8">
            <w:t>Firmware Upgrade Guide</w:t>
          </w:r>
        </w:p>
      </w:tc>
      <w:tc>
        <w:tcPr>
          <w:tcW w:w="4927" w:type="dxa"/>
          <w:shd w:val="clear" w:color="auto" w:fill="auto"/>
          <w:vAlign w:val="bottom"/>
        </w:tcPr>
        <w:p w:rsidR="00BD49A7" w:rsidRPr="003761CE" w:rsidRDefault="007B26DF" w:rsidP="0083175C">
          <w:pPr>
            <w:pStyle w:val="Headright"/>
            <w:spacing w:before="120"/>
          </w:pPr>
          <w:r>
            <w:fldChar w:fldCharType="begin"/>
          </w:r>
          <w:r>
            <w:instrText xml:space="preserve"> STYLEREF  "</w:instrText>
          </w:r>
          <w:r>
            <w:instrText>标题</w:instrText>
          </w:r>
          <w:r>
            <w:instrText xml:space="preserve"> 1"  \* MERGEFORMAT </w:instrText>
          </w:r>
          <w:r>
            <w:fldChar w:fldCharType="separate"/>
          </w:r>
          <w:r w:rsidR="00537C73">
            <w:t>General Information</w:t>
          </w:r>
          <w:r>
            <w:fldChar w:fldCharType="end"/>
          </w:r>
        </w:p>
      </w:tc>
    </w:tr>
  </w:tbl>
  <w:p w:rsidR="00BD49A7" w:rsidRDefault="00BD49A7" w:rsidP="007A61FB">
    <w:pPr>
      <w:pStyle w:val="a9"/>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F1E0A"/>
    <w:multiLevelType w:val="hybridMultilevel"/>
    <w:tmpl w:val="55B45FA6"/>
    <w:lvl w:ilvl="0" w:tplc="04090015">
      <w:start w:val="1"/>
      <w:numFmt w:val="upperLetter"/>
      <w:lvlText w:val="%1."/>
      <w:lvlJc w:val="left"/>
      <w:pPr>
        <w:ind w:left="1259" w:hanging="420"/>
      </w:p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
    <w:nsid w:val="10AA07DC"/>
    <w:multiLevelType w:val="multilevel"/>
    <w:tmpl w:val="1B54DDD2"/>
    <w:styleLink w:val="111111"/>
    <w:lvl w:ilvl="0">
      <w:start w:val="1"/>
      <w:numFmt w:val="decimal"/>
      <w:suff w:val="space"/>
      <w:lvlText w:val="%1."/>
      <w:lvlJc w:val="left"/>
      <w:pPr>
        <w:ind w:left="0" w:firstLine="0"/>
      </w:pPr>
      <w:rPr>
        <w:rFonts w:ascii="Arial" w:eastAsia="宋体" w:hAnsi="Arial" w:hint="default"/>
        <w:b/>
        <w:i w:val="0"/>
        <w:color w:val="333399"/>
        <w:sz w:val="44"/>
      </w:rPr>
    </w:lvl>
    <w:lvl w:ilvl="1">
      <w:start w:val="1"/>
      <w:numFmt w:val="decimal"/>
      <w:suff w:val="space"/>
      <w:lvlText w:val="%1.%2"/>
      <w:lvlJc w:val="left"/>
      <w:pPr>
        <w:ind w:left="0" w:firstLine="0"/>
      </w:pPr>
      <w:rPr>
        <w:rFonts w:ascii="Arial" w:eastAsia="宋体" w:hAnsi="Arial" w:hint="default"/>
        <w:b/>
        <w:i w:val="0"/>
        <w:color w:val="333399"/>
        <w:sz w:val="36"/>
      </w:rPr>
    </w:lvl>
    <w:lvl w:ilvl="2">
      <w:start w:val="1"/>
      <w:numFmt w:val="decimal"/>
      <w:suff w:val="space"/>
      <w:lvlText w:val="%1.%2.%3"/>
      <w:lvlJc w:val="left"/>
      <w:pPr>
        <w:ind w:left="0" w:firstLine="0"/>
      </w:pPr>
      <w:rPr>
        <w:rFonts w:ascii="Arial" w:eastAsia="宋体" w:hAnsi="Arial" w:hint="default"/>
        <w:b/>
        <w:i w:val="0"/>
        <w:color w:val="333399"/>
        <w:sz w:val="32"/>
      </w:rPr>
    </w:lvl>
    <w:lvl w:ilvl="3">
      <w:start w:val="1"/>
      <w:numFmt w:val="none"/>
      <w:suff w:val="nothing"/>
      <w:lvlText w:val=""/>
      <w:lvlJc w:val="left"/>
      <w:pPr>
        <w:ind w:left="0" w:firstLine="0"/>
      </w:pPr>
      <w:rPr>
        <w:rFonts w:hint="eastAsia"/>
      </w:rPr>
    </w:lvl>
    <w:lvl w:ilvl="4">
      <w:start w:val="1"/>
      <w:numFmt w:val="decimal"/>
      <w:lvlText w:val="步骤 %5"/>
      <w:lvlJc w:val="left"/>
      <w:pPr>
        <w:tabs>
          <w:tab w:val="num" w:pos="0"/>
        </w:tabs>
        <w:ind w:left="800" w:hanging="800"/>
      </w:pPr>
      <w:rPr>
        <w:rFonts w:ascii="Arial" w:eastAsia="黑体" w:hAnsi="Arial" w:hint="default"/>
        <w:color w:val="auto"/>
        <w:sz w:val="21"/>
      </w:rPr>
    </w:lvl>
    <w:lvl w:ilvl="5">
      <w:start w:val="1"/>
      <w:numFmt w:val="none"/>
      <w:lvlText w:val=""/>
      <w:lvlJc w:val="left"/>
      <w:pPr>
        <w:tabs>
          <w:tab w:val="num" w:pos="0"/>
        </w:tabs>
        <w:ind w:left="0" w:firstLine="0"/>
      </w:pPr>
      <w:rPr>
        <w:rFonts w:ascii="Arial" w:eastAsia="宋体" w:hAnsi="Arial" w:hint="default"/>
        <w:color w:val="auto"/>
        <w:sz w:val="21"/>
      </w:rPr>
    </w:lvl>
    <w:lvl w:ilvl="6">
      <w:start w:val="1"/>
      <w:numFmt w:val="decimal"/>
      <w:lvlText w:val="%1.%2.%3.%4.%5.%6.%7."/>
      <w:lvlJc w:val="left"/>
      <w:pPr>
        <w:tabs>
          <w:tab w:val="num" w:pos="1276"/>
        </w:tabs>
        <w:ind w:left="1276" w:hanging="1276"/>
      </w:pPr>
      <w:rPr>
        <w:rFonts w:hint="eastAsia"/>
      </w:rPr>
    </w:lvl>
    <w:lvl w:ilvl="7">
      <w:start w:val="1"/>
      <w:numFmt w:val="decimal"/>
      <w:lvlText w:val="%8."/>
      <w:lvlJc w:val="left"/>
      <w:pPr>
        <w:tabs>
          <w:tab w:val="num" w:pos="0"/>
        </w:tabs>
        <w:ind w:left="1100" w:hanging="301"/>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4041B02"/>
    <w:multiLevelType w:val="hybridMultilevel"/>
    <w:tmpl w:val="059C9D74"/>
    <w:lvl w:ilvl="0" w:tplc="5D501E7E">
      <w:start w:val="1"/>
      <w:numFmt w:val="decimal"/>
      <w:pStyle w:val="3"/>
      <w:lvlText w:val="表6-%1"/>
      <w:lvlJc w:val="left"/>
      <w:pPr>
        <w:tabs>
          <w:tab w:val="num" w:pos="1967"/>
        </w:tabs>
        <w:ind w:left="1967" w:hanging="420"/>
      </w:pPr>
      <w:rPr>
        <w:rFonts w:ascii="Arial" w:eastAsia="宋体" w:hAnsi="Arial" w:hint="default"/>
        <w:b/>
        <w:i w:val="0"/>
        <w:color w:val="000000"/>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1D224A78"/>
    <w:multiLevelType w:val="hybridMultilevel"/>
    <w:tmpl w:val="6C380906"/>
    <w:lvl w:ilvl="0" w:tplc="FFFFFFFF">
      <w:start w:val="1"/>
      <w:numFmt w:val="decimal"/>
      <w:pStyle w:val="4"/>
      <w:lvlText w:val="图3-%1"/>
      <w:lvlJc w:val="left"/>
      <w:pPr>
        <w:tabs>
          <w:tab w:val="num" w:pos="2194"/>
        </w:tabs>
        <w:ind w:left="2307" w:hanging="867"/>
      </w:pPr>
      <w:rPr>
        <w:rFonts w:ascii="Arial" w:eastAsia="宋体" w:hAnsi="Arial" w:hint="default"/>
        <w:b/>
        <w:i w:val="0"/>
        <w:sz w:val="21"/>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nsid w:val="34D21106"/>
    <w:multiLevelType w:val="hybridMultilevel"/>
    <w:tmpl w:val="AE08FE6A"/>
    <w:lvl w:ilvl="0" w:tplc="EE303B9E">
      <w:start w:val="1"/>
      <w:numFmt w:val="bullet"/>
      <w:pStyle w:val="SubTableItemlist"/>
      <w:lvlText w:val=""/>
      <w:lvlJc w:val="left"/>
      <w:pPr>
        <w:tabs>
          <w:tab w:val="num" w:pos="570"/>
        </w:tabs>
        <w:ind w:left="570" w:hanging="420"/>
      </w:pPr>
      <w:rPr>
        <w:rFonts w:ascii="Wingdings" w:hAnsi="Wingdings" w:hint="default"/>
        <w:sz w:val="18"/>
        <w:szCs w:val="18"/>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89457AD"/>
    <w:multiLevelType w:val="hybridMultilevel"/>
    <w:tmpl w:val="0F76A5C4"/>
    <w:lvl w:ilvl="0" w:tplc="FFFFFFFF">
      <w:start w:val="1"/>
      <w:numFmt w:val="bullet"/>
      <w:pStyle w:val="Itemlist"/>
      <w:lvlText w:val=""/>
      <w:lvlJc w:val="left"/>
      <w:pPr>
        <w:ind w:left="1155" w:hanging="420"/>
      </w:pPr>
      <w:rPr>
        <w:rFonts w:ascii="Wingdings" w:hAnsi="Wingdings" w:hint="default"/>
        <w:sz w:val="21"/>
      </w:rPr>
    </w:lvl>
    <w:lvl w:ilvl="1" w:tplc="FFFFFFFF" w:tentative="1">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6">
    <w:nsid w:val="428706EA"/>
    <w:multiLevelType w:val="hybridMultilevel"/>
    <w:tmpl w:val="8FBCB4FA"/>
    <w:lvl w:ilvl="0" w:tplc="95E4E45E">
      <w:start w:val="1"/>
      <w:numFmt w:val="decimal"/>
      <w:pStyle w:val="5"/>
      <w:lvlText w:val="%1)"/>
      <w:lvlJc w:val="left"/>
      <w:pPr>
        <w:tabs>
          <w:tab w:val="num" w:pos="840"/>
        </w:tabs>
        <w:ind w:left="840" w:hanging="420"/>
      </w:pPr>
      <w:rPr>
        <w:rFonts w:cs="Times New Roman" w:hint="default"/>
      </w:rPr>
    </w:lvl>
    <w:lvl w:ilvl="1" w:tplc="26F4B61A">
      <w:start w:val="1"/>
      <w:numFmt w:val="bullet"/>
      <w:lvlText w:val=""/>
      <w:lvlJc w:val="left"/>
      <w:pPr>
        <w:tabs>
          <w:tab w:val="num" w:pos="840"/>
        </w:tabs>
        <w:ind w:left="840" w:hanging="420"/>
      </w:pPr>
      <w:rPr>
        <w:rFonts w:ascii="Wingdings" w:hAnsi="Wingdings" w:hint="default"/>
      </w:rPr>
    </w:lvl>
    <w:lvl w:ilvl="2" w:tplc="26F4B61A">
      <w:start w:val="1"/>
      <w:numFmt w:val="bullet"/>
      <w:lvlText w:val=""/>
      <w:lvlJc w:val="left"/>
      <w:pPr>
        <w:tabs>
          <w:tab w:val="num" w:pos="1260"/>
        </w:tabs>
        <w:ind w:left="1260" w:hanging="420"/>
      </w:pPr>
      <w:rPr>
        <w:rFonts w:ascii="Wingdings" w:hAnsi="Wingdings" w:hint="default"/>
      </w:rPr>
    </w:lvl>
    <w:lvl w:ilvl="3" w:tplc="0409000D">
      <w:start w:val="1"/>
      <w:numFmt w:val="bullet"/>
      <w:lvlText w:val=""/>
      <w:lvlJc w:val="left"/>
      <w:pPr>
        <w:tabs>
          <w:tab w:val="num" w:pos="1680"/>
        </w:tabs>
        <w:ind w:left="1680" w:hanging="420"/>
      </w:pPr>
      <w:rPr>
        <w:rFonts w:ascii="Wingdings" w:hAnsi="Wingdings" w:hint="default"/>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437D4C8F"/>
    <w:multiLevelType w:val="multilevel"/>
    <w:tmpl w:val="12A0DF90"/>
    <w:lvl w:ilvl="0">
      <w:start w:val="1"/>
      <w:numFmt w:val="decimal"/>
      <w:lvlRestart w:val="0"/>
      <w:pStyle w:val="1"/>
      <w:suff w:val="space"/>
      <w:lvlText w:val="%1."/>
      <w:lvlJc w:val="left"/>
      <w:pPr>
        <w:ind w:left="0" w:firstLine="0"/>
      </w:pPr>
      <w:rPr>
        <w:rFonts w:ascii="Arial" w:eastAsia="宋体" w:hAnsi="Arial" w:cs="Arial" w:hint="default"/>
        <w:b/>
        <w:i w:val="0"/>
        <w:color w:val="333399"/>
        <w:sz w:val="44"/>
      </w:rPr>
    </w:lvl>
    <w:lvl w:ilvl="1">
      <w:start w:val="1"/>
      <w:numFmt w:val="decimal"/>
      <w:pStyle w:val="2"/>
      <w:suff w:val="space"/>
      <w:lvlText w:val="%1.%2"/>
      <w:lvlJc w:val="left"/>
      <w:pPr>
        <w:ind w:left="0" w:firstLine="0"/>
      </w:pPr>
      <w:rPr>
        <w:rFonts w:ascii="Arial" w:eastAsia="宋体" w:hAnsi="Arial" w:cs="Arial" w:hint="default"/>
        <w:b/>
        <w:i w:val="0"/>
        <w:color w:val="333399"/>
        <w:sz w:val="36"/>
      </w:rPr>
    </w:lvl>
    <w:lvl w:ilvl="2">
      <w:start w:val="1"/>
      <w:numFmt w:val="decimal"/>
      <w:pStyle w:val="30"/>
      <w:suff w:val="space"/>
      <w:lvlText w:val="%1.%2.%3"/>
      <w:lvlJc w:val="left"/>
      <w:pPr>
        <w:ind w:left="0" w:firstLine="0"/>
      </w:pPr>
      <w:rPr>
        <w:rFonts w:ascii="Arial" w:eastAsia="宋体" w:hAnsi="Arial" w:cs="Arial" w:hint="default"/>
        <w:b/>
        <w:i w:val="0"/>
        <w:color w:val="333399"/>
        <w:sz w:val="32"/>
      </w:rPr>
    </w:lvl>
    <w:lvl w:ilvl="3">
      <w:start w:val="1"/>
      <w:numFmt w:val="none"/>
      <w:pStyle w:val="40"/>
      <w:suff w:val="nothing"/>
      <w:lvlText w:val=""/>
      <w:lvlJc w:val="left"/>
      <w:pPr>
        <w:ind w:left="0" w:firstLine="0"/>
      </w:pPr>
      <w:rPr>
        <w:rFonts w:hint="eastAsia"/>
      </w:rPr>
    </w:lvl>
    <w:lvl w:ilvl="4">
      <w:start w:val="1"/>
      <w:numFmt w:val="decimal"/>
      <w:pStyle w:val="Step"/>
      <w:lvlText w:val="Step %5"/>
      <w:lvlJc w:val="left"/>
      <w:pPr>
        <w:tabs>
          <w:tab w:val="num" w:pos="0"/>
        </w:tabs>
        <w:ind w:left="799" w:hanging="799"/>
      </w:pPr>
      <w:rPr>
        <w:rFonts w:ascii="Arial" w:hAnsi="Arial" w:cs="Arial" w:hint="default"/>
        <w:b/>
        <w:i w:val="0"/>
        <w:color w:val="auto"/>
        <w:sz w:val="20"/>
        <w:szCs w:val="21"/>
      </w:rPr>
    </w:lvl>
    <w:lvl w:ilvl="5">
      <w:start w:val="1"/>
      <w:numFmt w:val="upperLetter"/>
      <w:lvlRestart w:val="1"/>
      <w:pStyle w:val="a"/>
      <w:suff w:val="space"/>
      <w:lvlText w:val="%6"/>
      <w:lvlJc w:val="left"/>
      <w:pPr>
        <w:ind w:left="0" w:firstLine="0"/>
      </w:pPr>
      <w:rPr>
        <w:rFonts w:ascii="Arial" w:eastAsia="宋体" w:hAnsi="Arial" w:cs="Arial" w:hint="default"/>
        <w:b/>
        <w:i w:val="0"/>
        <w:color w:val="333399"/>
        <w:sz w:val="44"/>
      </w:rPr>
    </w:lvl>
    <w:lvl w:ilvl="6">
      <w:start w:val="1"/>
      <w:numFmt w:val="decimal"/>
      <w:pStyle w:val="Substepinnote"/>
      <w:lvlText w:val="%7."/>
      <w:lvlJc w:val="left"/>
      <w:pPr>
        <w:tabs>
          <w:tab w:val="num" w:pos="0"/>
        </w:tabs>
        <w:ind w:left="300" w:firstLine="0"/>
      </w:pPr>
      <w:rPr>
        <w:rFonts w:ascii="Arial" w:eastAsia="宋体" w:hAnsi="Arial" w:cs="Arial" w:hint="default"/>
        <w:b w:val="0"/>
        <w:i w:val="0"/>
        <w:color w:val="auto"/>
        <w:sz w:val="20"/>
      </w:rPr>
    </w:lvl>
    <w:lvl w:ilvl="7">
      <w:start w:val="1"/>
      <w:numFmt w:val="decimal"/>
      <w:pStyle w:val="Substep"/>
      <w:lvlText w:val="%8."/>
      <w:lvlJc w:val="left"/>
      <w:pPr>
        <w:tabs>
          <w:tab w:val="num" w:pos="0"/>
        </w:tabs>
        <w:ind w:left="1100" w:hanging="301"/>
      </w:pPr>
      <w:rPr>
        <w:rFonts w:ascii="Arial" w:eastAsia="宋体" w:hAnsi="Arial" w:cs="Arial" w:hint="default"/>
        <w:b w:val="0"/>
        <w:i w:val="0"/>
      </w:rPr>
    </w:lvl>
    <w:lvl w:ilvl="8">
      <w:start w:val="1"/>
      <w:numFmt w:val="lowerLetter"/>
      <w:pStyle w:val="StepinSubstep"/>
      <w:lvlText w:val="%9."/>
      <w:lvlJc w:val="left"/>
      <w:pPr>
        <w:tabs>
          <w:tab w:val="num" w:pos="0"/>
        </w:tabs>
        <w:ind w:left="1400" w:hanging="300"/>
      </w:pPr>
      <w:rPr>
        <w:rFonts w:ascii="Arial" w:eastAsia="宋体" w:hAnsi="Arial" w:cs="Arial"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51D77930"/>
    <w:multiLevelType w:val="hybridMultilevel"/>
    <w:tmpl w:val="67A0C4B2"/>
    <w:lvl w:ilvl="0" w:tplc="1082CDCA">
      <w:start w:val="1"/>
      <w:numFmt w:val="decimal"/>
      <w:pStyle w:val="a0"/>
      <w:lvlText w:val="图2-%1"/>
      <w:lvlJc w:val="left"/>
      <w:pPr>
        <w:tabs>
          <w:tab w:val="num" w:pos="964"/>
        </w:tabs>
        <w:ind w:left="1077" w:hanging="867"/>
      </w:pPr>
      <w:rPr>
        <w:rFonts w:ascii="Arial" w:eastAsia="宋体" w:hAnsi="Arial" w:hint="default"/>
        <w:b w:val="0"/>
        <w:i w:val="0"/>
        <w:sz w:val="21"/>
      </w:rPr>
    </w:lvl>
    <w:lvl w:ilvl="1" w:tplc="04090019">
      <w:start w:val="1"/>
      <w:numFmt w:val="bullet"/>
      <w:lvlText w:val=""/>
      <w:lvlJc w:val="left"/>
      <w:pPr>
        <w:tabs>
          <w:tab w:val="num" w:pos="840"/>
        </w:tabs>
        <w:ind w:left="840" w:hanging="420"/>
      </w:pPr>
      <w:rPr>
        <w:rFonts w:ascii="Wingdings" w:hAnsi="Wingdings" w:hint="default"/>
        <w:b w:val="0"/>
        <w:i w:val="0"/>
        <w:sz w:val="18"/>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3790EAD"/>
    <w:multiLevelType w:val="hybridMultilevel"/>
    <w:tmpl w:val="9552DD3A"/>
    <w:lvl w:ilvl="0" w:tplc="046E6B1C">
      <w:start w:val="1"/>
      <w:numFmt w:val="decimal"/>
      <w:pStyle w:val="20"/>
      <w:lvlText w:val="表3-%1"/>
      <w:lvlJc w:val="left"/>
      <w:pPr>
        <w:tabs>
          <w:tab w:val="num" w:pos="840"/>
        </w:tabs>
        <w:ind w:left="840" w:hanging="420"/>
      </w:pPr>
      <w:rPr>
        <w:rFonts w:ascii="Arial" w:eastAsia="宋体" w:hAnsi="Arial" w:cs="GulimChe" w:hint="default"/>
        <w:b/>
        <w:bCs w:val="0"/>
        <w:i w:val="0"/>
        <w:iCs w:val="0"/>
        <w:caps w:val="0"/>
        <w:strike w:val="0"/>
        <w:dstrike w:val="0"/>
        <w:vanish w:val="0"/>
        <w:color w:val="000000"/>
        <w:spacing w:val="0"/>
        <w:position w:val="0"/>
        <w:sz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5E04ABF"/>
    <w:multiLevelType w:val="hybridMultilevel"/>
    <w:tmpl w:val="735AE31C"/>
    <w:lvl w:ilvl="0" w:tplc="04090015">
      <w:start w:val="1"/>
      <w:numFmt w:val="upperLetter"/>
      <w:lvlText w:val="%1."/>
      <w:lvlJc w:val="left"/>
      <w:pPr>
        <w:ind w:left="1259" w:hanging="420"/>
      </w:p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1">
    <w:nsid w:val="58B26E2F"/>
    <w:multiLevelType w:val="hybridMultilevel"/>
    <w:tmpl w:val="7F543D2C"/>
    <w:lvl w:ilvl="0" w:tplc="011E3A30">
      <w:start w:val="1"/>
      <w:numFmt w:val="bullet"/>
      <w:pStyle w:val="Talbeitemlis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17759F7"/>
    <w:multiLevelType w:val="hybridMultilevel"/>
    <w:tmpl w:val="262A67EE"/>
    <w:lvl w:ilvl="0" w:tplc="FFFFFFFF">
      <w:start w:val="1"/>
      <w:numFmt w:val="decimal"/>
      <w:pStyle w:val="a1"/>
      <w:lvlText w:val="%1."/>
      <w:lvlJc w:val="left"/>
      <w:pPr>
        <w:tabs>
          <w:tab w:val="num" w:pos="600"/>
        </w:tabs>
        <w:ind w:left="600" w:hanging="420"/>
      </w:pPr>
      <w:rPr>
        <w:rFonts w:ascii="Arial" w:eastAsia="宋体" w:hAnsi="Arial" w:hint="default"/>
        <w:b w:val="0"/>
        <w:i w:val="0"/>
        <w:sz w:val="21"/>
      </w:rPr>
    </w:lvl>
    <w:lvl w:ilvl="1" w:tplc="FFFFFFFF">
      <w:start w:val="1"/>
      <w:numFmt w:val="decimal"/>
      <w:lvlText w:val="图3-%2"/>
      <w:lvlJc w:val="left"/>
      <w:pPr>
        <w:tabs>
          <w:tab w:val="num" w:pos="1134"/>
        </w:tabs>
        <w:ind w:left="1259" w:hanging="839"/>
      </w:pPr>
      <w:rPr>
        <w:rFonts w:ascii="Arial" w:eastAsia="宋体" w:hAnsi="Arial" w:hint="default"/>
        <w:color w:val="000000"/>
        <w:sz w:val="21"/>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64932E14"/>
    <w:multiLevelType w:val="hybridMultilevel"/>
    <w:tmpl w:val="AADA09B6"/>
    <w:lvl w:ilvl="0" w:tplc="046048C6">
      <w:start w:val="1"/>
      <w:numFmt w:val="bullet"/>
      <w:pStyle w:val="SubItemList"/>
      <w:lvlText w:val=""/>
      <w:lvlJc w:val="left"/>
      <w:pPr>
        <w:ind w:left="2688" w:hanging="420"/>
      </w:pPr>
      <w:rPr>
        <w:rFonts w:ascii="Wingdings" w:hAnsi="Wingdings" w:hint="default"/>
        <w:sz w:val="15"/>
      </w:rPr>
    </w:lvl>
    <w:lvl w:ilvl="1" w:tplc="04090019" w:tentative="1">
      <w:start w:val="1"/>
      <w:numFmt w:val="bullet"/>
      <w:lvlText w:val=""/>
      <w:lvlJc w:val="left"/>
      <w:pPr>
        <w:ind w:left="2966" w:hanging="420"/>
      </w:pPr>
      <w:rPr>
        <w:rFonts w:ascii="Wingdings" w:hAnsi="Wingdings" w:hint="default"/>
      </w:rPr>
    </w:lvl>
    <w:lvl w:ilvl="2" w:tplc="0409001B" w:tentative="1">
      <w:start w:val="1"/>
      <w:numFmt w:val="bullet"/>
      <w:lvlText w:val=""/>
      <w:lvlJc w:val="left"/>
      <w:pPr>
        <w:ind w:left="3386" w:hanging="420"/>
      </w:pPr>
      <w:rPr>
        <w:rFonts w:ascii="Wingdings" w:hAnsi="Wingdings" w:hint="default"/>
      </w:rPr>
    </w:lvl>
    <w:lvl w:ilvl="3" w:tplc="0409000F" w:tentative="1">
      <w:start w:val="1"/>
      <w:numFmt w:val="bullet"/>
      <w:lvlText w:val=""/>
      <w:lvlJc w:val="left"/>
      <w:pPr>
        <w:ind w:left="3806" w:hanging="420"/>
      </w:pPr>
      <w:rPr>
        <w:rFonts w:ascii="Wingdings" w:hAnsi="Wingdings" w:hint="default"/>
      </w:rPr>
    </w:lvl>
    <w:lvl w:ilvl="4" w:tplc="04090019" w:tentative="1">
      <w:start w:val="1"/>
      <w:numFmt w:val="bullet"/>
      <w:lvlText w:val=""/>
      <w:lvlJc w:val="left"/>
      <w:pPr>
        <w:ind w:left="4226" w:hanging="420"/>
      </w:pPr>
      <w:rPr>
        <w:rFonts w:ascii="Wingdings" w:hAnsi="Wingdings" w:hint="default"/>
      </w:rPr>
    </w:lvl>
    <w:lvl w:ilvl="5" w:tplc="0409001B" w:tentative="1">
      <w:start w:val="1"/>
      <w:numFmt w:val="bullet"/>
      <w:lvlText w:val=""/>
      <w:lvlJc w:val="left"/>
      <w:pPr>
        <w:ind w:left="4646" w:hanging="420"/>
      </w:pPr>
      <w:rPr>
        <w:rFonts w:ascii="Wingdings" w:hAnsi="Wingdings" w:hint="default"/>
      </w:rPr>
    </w:lvl>
    <w:lvl w:ilvl="6" w:tplc="0409000F" w:tentative="1">
      <w:start w:val="1"/>
      <w:numFmt w:val="bullet"/>
      <w:lvlText w:val=""/>
      <w:lvlJc w:val="left"/>
      <w:pPr>
        <w:ind w:left="5066" w:hanging="420"/>
      </w:pPr>
      <w:rPr>
        <w:rFonts w:ascii="Wingdings" w:hAnsi="Wingdings" w:hint="default"/>
      </w:rPr>
    </w:lvl>
    <w:lvl w:ilvl="7" w:tplc="04090019" w:tentative="1">
      <w:start w:val="1"/>
      <w:numFmt w:val="bullet"/>
      <w:lvlText w:val=""/>
      <w:lvlJc w:val="left"/>
      <w:pPr>
        <w:ind w:left="5486" w:hanging="420"/>
      </w:pPr>
      <w:rPr>
        <w:rFonts w:ascii="Wingdings" w:hAnsi="Wingdings" w:hint="default"/>
      </w:rPr>
    </w:lvl>
    <w:lvl w:ilvl="8" w:tplc="0409001B" w:tentative="1">
      <w:start w:val="1"/>
      <w:numFmt w:val="bullet"/>
      <w:lvlText w:val=""/>
      <w:lvlJc w:val="left"/>
      <w:pPr>
        <w:ind w:left="5906" w:hanging="420"/>
      </w:pPr>
      <w:rPr>
        <w:rFonts w:ascii="Wingdings" w:hAnsi="Wingdings" w:hint="default"/>
      </w:rPr>
    </w:lvl>
  </w:abstractNum>
  <w:abstractNum w:abstractNumId="14">
    <w:nsid w:val="65B35922"/>
    <w:multiLevelType w:val="hybridMultilevel"/>
    <w:tmpl w:val="76B0E38A"/>
    <w:lvl w:ilvl="0" w:tplc="CCBE47CE">
      <w:start w:val="1"/>
      <w:numFmt w:val="decimal"/>
      <w:pStyle w:val="10"/>
      <w:lvlText w:val="表1-%1"/>
      <w:lvlJc w:val="left"/>
      <w:pPr>
        <w:tabs>
          <w:tab w:val="num" w:pos="1050"/>
        </w:tabs>
        <w:ind w:left="1050" w:hanging="420"/>
      </w:pPr>
      <w:rPr>
        <w:rFonts w:ascii="Arial" w:eastAsia="宋体" w:hAnsi="Arial" w:cs="Times New Roman" w:hint="default"/>
        <w:b/>
        <w:bCs w:val="0"/>
        <w:i w:val="0"/>
        <w:iCs w:val="0"/>
        <w:caps w:val="0"/>
        <w:strike w:val="0"/>
        <w:dstrike w:val="0"/>
        <w:vanish w:val="0"/>
        <w:color w:val="000000"/>
        <w:spacing w:val="0"/>
        <w:position w:val="0"/>
        <w:sz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nsid w:val="66C42E83"/>
    <w:multiLevelType w:val="hybridMultilevel"/>
    <w:tmpl w:val="EDDEF14C"/>
    <w:lvl w:ilvl="0" w:tplc="B5389BD6">
      <w:start w:val="1"/>
      <w:numFmt w:val="bullet"/>
      <w:pStyle w:val="Itemlistinnote"/>
      <w:lvlText w:val=""/>
      <w:lvlJc w:val="left"/>
      <w:pPr>
        <w:tabs>
          <w:tab w:val="num" w:pos="0"/>
        </w:tabs>
        <w:ind w:left="315" w:firstLine="840"/>
      </w:pPr>
      <w:rPr>
        <w:rFonts w:ascii="Wingdings" w:hAnsi="Wingdings" w:hint="default"/>
        <w:sz w:val="15"/>
      </w:rPr>
    </w:lvl>
    <w:lvl w:ilvl="1" w:tplc="3D58C162" w:tentative="1">
      <w:start w:val="1"/>
      <w:numFmt w:val="bullet"/>
      <w:lvlText w:val=""/>
      <w:lvlJc w:val="left"/>
      <w:pPr>
        <w:ind w:left="2205" w:hanging="420"/>
      </w:pPr>
      <w:rPr>
        <w:rFonts w:ascii="Wingdings" w:hAnsi="Wingdings" w:hint="default"/>
      </w:rPr>
    </w:lvl>
    <w:lvl w:ilvl="2" w:tplc="81806FAE" w:tentative="1">
      <w:start w:val="1"/>
      <w:numFmt w:val="bullet"/>
      <w:lvlText w:val=""/>
      <w:lvlJc w:val="left"/>
      <w:pPr>
        <w:ind w:left="2625" w:hanging="420"/>
      </w:pPr>
      <w:rPr>
        <w:rFonts w:ascii="Wingdings" w:hAnsi="Wingdings" w:hint="default"/>
      </w:rPr>
    </w:lvl>
    <w:lvl w:ilvl="3" w:tplc="C64AC116" w:tentative="1">
      <w:start w:val="1"/>
      <w:numFmt w:val="bullet"/>
      <w:lvlText w:val=""/>
      <w:lvlJc w:val="left"/>
      <w:pPr>
        <w:ind w:left="3045" w:hanging="420"/>
      </w:pPr>
      <w:rPr>
        <w:rFonts w:ascii="Wingdings" w:hAnsi="Wingdings" w:hint="default"/>
      </w:rPr>
    </w:lvl>
    <w:lvl w:ilvl="4" w:tplc="0E3422CA" w:tentative="1">
      <w:start w:val="1"/>
      <w:numFmt w:val="bullet"/>
      <w:lvlText w:val=""/>
      <w:lvlJc w:val="left"/>
      <w:pPr>
        <w:ind w:left="3465" w:hanging="420"/>
      </w:pPr>
      <w:rPr>
        <w:rFonts w:ascii="Wingdings" w:hAnsi="Wingdings" w:hint="default"/>
      </w:rPr>
    </w:lvl>
    <w:lvl w:ilvl="5" w:tplc="04D25F62" w:tentative="1">
      <w:start w:val="1"/>
      <w:numFmt w:val="bullet"/>
      <w:lvlText w:val=""/>
      <w:lvlJc w:val="left"/>
      <w:pPr>
        <w:ind w:left="3885" w:hanging="420"/>
      </w:pPr>
      <w:rPr>
        <w:rFonts w:ascii="Wingdings" w:hAnsi="Wingdings" w:hint="default"/>
      </w:rPr>
    </w:lvl>
    <w:lvl w:ilvl="6" w:tplc="93ACB432" w:tentative="1">
      <w:start w:val="1"/>
      <w:numFmt w:val="bullet"/>
      <w:lvlText w:val=""/>
      <w:lvlJc w:val="left"/>
      <w:pPr>
        <w:ind w:left="4305" w:hanging="420"/>
      </w:pPr>
      <w:rPr>
        <w:rFonts w:ascii="Wingdings" w:hAnsi="Wingdings" w:hint="default"/>
      </w:rPr>
    </w:lvl>
    <w:lvl w:ilvl="7" w:tplc="54E09C62" w:tentative="1">
      <w:start w:val="1"/>
      <w:numFmt w:val="bullet"/>
      <w:lvlText w:val=""/>
      <w:lvlJc w:val="left"/>
      <w:pPr>
        <w:ind w:left="4725" w:hanging="420"/>
      </w:pPr>
      <w:rPr>
        <w:rFonts w:ascii="Wingdings" w:hAnsi="Wingdings" w:hint="default"/>
      </w:rPr>
    </w:lvl>
    <w:lvl w:ilvl="8" w:tplc="F336FF1A" w:tentative="1">
      <w:start w:val="1"/>
      <w:numFmt w:val="bullet"/>
      <w:lvlText w:val=""/>
      <w:lvlJc w:val="left"/>
      <w:pPr>
        <w:ind w:left="5145" w:hanging="420"/>
      </w:pPr>
      <w:rPr>
        <w:rFonts w:ascii="Wingdings" w:hAnsi="Wingdings" w:hint="default"/>
      </w:rPr>
    </w:lvl>
  </w:abstractNum>
  <w:abstractNum w:abstractNumId="16">
    <w:nsid w:val="68B23978"/>
    <w:multiLevelType w:val="hybridMultilevel"/>
    <w:tmpl w:val="FDD45882"/>
    <w:lvl w:ilvl="0" w:tplc="0F92A5B6">
      <w:start w:val="1"/>
      <w:numFmt w:val="upperLetter"/>
      <w:pStyle w:val="6"/>
      <w:lvlText w:val="%1."/>
      <w:lvlJc w:val="left"/>
      <w:pPr>
        <w:tabs>
          <w:tab w:val="num" w:pos="915"/>
        </w:tabs>
        <w:ind w:left="915" w:hanging="420"/>
      </w:pPr>
      <w:rPr>
        <w:rFonts w:ascii="Arial" w:eastAsia="宋体" w:hAnsi="Arial" w:hint="default"/>
        <w:b/>
        <w:i w:val="0"/>
        <w:color w:val="000000"/>
        <w:sz w:val="3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2"/>
  </w:num>
  <w:num w:numId="3">
    <w:abstractNumId w:val="16"/>
  </w:num>
  <w:num w:numId="4">
    <w:abstractNumId w:val="14"/>
  </w:num>
  <w:num w:numId="5">
    <w:abstractNumId w:val="9"/>
  </w:num>
  <w:num w:numId="6">
    <w:abstractNumId w:val="2"/>
  </w:num>
  <w:num w:numId="7">
    <w:abstractNumId w:val="3"/>
  </w:num>
  <w:num w:numId="8">
    <w:abstractNumId w:val="13"/>
  </w:num>
  <w:num w:numId="9">
    <w:abstractNumId w:val="5"/>
  </w:num>
  <w:num w:numId="10">
    <w:abstractNumId w:val="1"/>
  </w:num>
  <w:num w:numId="11">
    <w:abstractNumId w:val="15"/>
  </w:num>
  <w:num w:numId="12">
    <w:abstractNumId w:val="4"/>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num>
  <w:num w:numId="17">
    <w:abstractNumId w:val="0"/>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D]w}āΑА‖’”…‰′″ⅰぁエ俊场埂妗幡建弧怠恪悝暒氅洝濡绂谩贰﹜﹞！＂％＇），．：；？］｀｜｝～￠"/>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97B"/>
    <w:rsid w:val="00002411"/>
    <w:rsid w:val="00002559"/>
    <w:rsid w:val="00002855"/>
    <w:rsid w:val="00003448"/>
    <w:rsid w:val="00003C53"/>
    <w:rsid w:val="000041D9"/>
    <w:rsid w:val="00004828"/>
    <w:rsid w:val="0000482B"/>
    <w:rsid w:val="00004BD4"/>
    <w:rsid w:val="00004C06"/>
    <w:rsid w:val="00004C29"/>
    <w:rsid w:val="00005038"/>
    <w:rsid w:val="000051F8"/>
    <w:rsid w:val="000055DC"/>
    <w:rsid w:val="00006595"/>
    <w:rsid w:val="000078CA"/>
    <w:rsid w:val="00010210"/>
    <w:rsid w:val="00010B62"/>
    <w:rsid w:val="000110E4"/>
    <w:rsid w:val="000112B9"/>
    <w:rsid w:val="000115C0"/>
    <w:rsid w:val="00011A87"/>
    <w:rsid w:val="00011C06"/>
    <w:rsid w:val="00011F97"/>
    <w:rsid w:val="0001239E"/>
    <w:rsid w:val="00012686"/>
    <w:rsid w:val="0001271F"/>
    <w:rsid w:val="00012854"/>
    <w:rsid w:val="00012E99"/>
    <w:rsid w:val="000136BE"/>
    <w:rsid w:val="00013D34"/>
    <w:rsid w:val="00013E36"/>
    <w:rsid w:val="00014588"/>
    <w:rsid w:val="00014D18"/>
    <w:rsid w:val="00014D5E"/>
    <w:rsid w:val="00014F19"/>
    <w:rsid w:val="0001545D"/>
    <w:rsid w:val="00015E66"/>
    <w:rsid w:val="00016107"/>
    <w:rsid w:val="00016378"/>
    <w:rsid w:val="00016858"/>
    <w:rsid w:val="00016B22"/>
    <w:rsid w:val="00016F50"/>
    <w:rsid w:val="0001755D"/>
    <w:rsid w:val="00017658"/>
    <w:rsid w:val="000176EB"/>
    <w:rsid w:val="0001786F"/>
    <w:rsid w:val="0002000C"/>
    <w:rsid w:val="0002068C"/>
    <w:rsid w:val="00020768"/>
    <w:rsid w:val="000208F0"/>
    <w:rsid w:val="0002161B"/>
    <w:rsid w:val="000216E2"/>
    <w:rsid w:val="000217F5"/>
    <w:rsid w:val="00021AD1"/>
    <w:rsid w:val="00021E1E"/>
    <w:rsid w:val="00022842"/>
    <w:rsid w:val="00022848"/>
    <w:rsid w:val="00022B95"/>
    <w:rsid w:val="000230DF"/>
    <w:rsid w:val="00023340"/>
    <w:rsid w:val="00023588"/>
    <w:rsid w:val="00023882"/>
    <w:rsid w:val="000238EF"/>
    <w:rsid w:val="00023995"/>
    <w:rsid w:val="00023B16"/>
    <w:rsid w:val="00023F33"/>
    <w:rsid w:val="00024120"/>
    <w:rsid w:val="00024155"/>
    <w:rsid w:val="000242CB"/>
    <w:rsid w:val="00024DE8"/>
    <w:rsid w:val="00025518"/>
    <w:rsid w:val="00025552"/>
    <w:rsid w:val="00025F1B"/>
    <w:rsid w:val="0002646B"/>
    <w:rsid w:val="00026CB7"/>
    <w:rsid w:val="00026D6E"/>
    <w:rsid w:val="00027E6D"/>
    <w:rsid w:val="00030238"/>
    <w:rsid w:val="0003049B"/>
    <w:rsid w:val="00030549"/>
    <w:rsid w:val="00030A13"/>
    <w:rsid w:val="00030BF8"/>
    <w:rsid w:val="00031451"/>
    <w:rsid w:val="00031781"/>
    <w:rsid w:val="000318A2"/>
    <w:rsid w:val="000337FF"/>
    <w:rsid w:val="000338E2"/>
    <w:rsid w:val="00033BA4"/>
    <w:rsid w:val="00033C45"/>
    <w:rsid w:val="00034A67"/>
    <w:rsid w:val="00034D64"/>
    <w:rsid w:val="0003548F"/>
    <w:rsid w:val="000354D4"/>
    <w:rsid w:val="000354E2"/>
    <w:rsid w:val="00035662"/>
    <w:rsid w:val="00035BA7"/>
    <w:rsid w:val="00035C42"/>
    <w:rsid w:val="00035D96"/>
    <w:rsid w:val="00036CB4"/>
    <w:rsid w:val="00036D15"/>
    <w:rsid w:val="0003703C"/>
    <w:rsid w:val="00037F4B"/>
    <w:rsid w:val="0004003C"/>
    <w:rsid w:val="00040943"/>
    <w:rsid w:val="0004143A"/>
    <w:rsid w:val="00041A35"/>
    <w:rsid w:val="00043149"/>
    <w:rsid w:val="00043298"/>
    <w:rsid w:val="000437D2"/>
    <w:rsid w:val="00043E93"/>
    <w:rsid w:val="00044088"/>
    <w:rsid w:val="0004436A"/>
    <w:rsid w:val="00044677"/>
    <w:rsid w:val="00044E9E"/>
    <w:rsid w:val="000450AF"/>
    <w:rsid w:val="000450FC"/>
    <w:rsid w:val="0004584A"/>
    <w:rsid w:val="00045A93"/>
    <w:rsid w:val="00045ABA"/>
    <w:rsid w:val="000466CF"/>
    <w:rsid w:val="00046857"/>
    <w:rsid w:val="00046B88"/>
    <w:rsid w:val="00046CDD"/>
    <w:rsid w:val="0004723D"/>
    <w:rsid w:val="00047817"/>
    <w:rsid w:val="000478AD"/>
    <w:rsid w:val="00047B9F"/>
    <w:rsid w:val="00047FAC"/>
    <w:rsid w:val="0005029B"/>
    <w:rsid w:val="000504C4"/>
    <w:rsid w:val="0005098D"/>
    <w:rsid w:val="00050BAD"/>
    <w:rsid w:val="0005125B"/>
    <w:rsid w:val="0005162F"/>
    <w:rsid w:val="00051681"/>
    <w:rsid w:val="00051B5C"/>
    <w:rsid w:val="00051D7C"/>
    <w:rsid w:val="00052625"/>
    <w:rsid w:val="00052692"/>
    <w:rsid w:val="00052F5C"/>
    <w:rsid w:val="0005339A"/>
    <w:rsid w:val="000536D8"/>
    <w:rsid w:val="000544A1"/>
    <w:rsid w:val="000549C5"/>
    <w:rsid w:val="00055A64"/>
    <w:rsid w:val="00055D4F"/>
    <w:rsid w:val="00057E85"/>
    <w:rsid w:val="000601DD"/>
    <w:rsid w:val="0006058C"/>
    <w:rsid w:val="0006063F"/>
    <w:rsid w:val="00060AFE"/>
    <w:rsid w:val="00060B0D"/>
    <w:rsid w:val="00060B5C"/>
    <w:rsid w:val="000612AB"/>
    <w:rsid w:val="00061625"/>
    <w:rsid w:val="000618A9"/>
    <w:rsid w:val="0006209B"/>
    <w:rsid w:val="00062C99"/>
    <w:rsid w:val="0006409A"/>
    <w:rsid w:val="000640A1"/>
    <w:rsid w:val="00065219"/>
    <w:rsid w:val="00065730"/>
    <w:rsid w:val="00066029"/>
    <w:rsid w:val="00066316"/>
    <w:rsid w:val="00066885"/>
    <w:rsid w:val="00066CD5"/>
    <w:rsid w:val="00067633"/>
    <w:rsid w:val="00067A1F"/>
    <w:rsid w:val="00067B76"/>
    <w:rsid w:val="00067C1D"/>
    <w:rsid w:val="00070A21"/>
    <w:rsid w:val="00070BB8"/>
    <w:rsid w:val="000714FC"/>
    <w:rsid w:val="000717E1"/>
    <w:rsid w:val="00071901"/>
    <w:rsid w:val="00071E1D"/>
    <w:rsid w:val="00072BD0"/>
    <w:rsid w:val="00073079"/>
    <w:rsid w:val="000731DD"/>
    <w:rsid w:val="00073C37"/>
    <w:rsid w:val="00074A12"/>
    <w:rsid w:val="0007547D"/>
    <w:rsid w:val="000755F1"/>
    <w:rsid w:val="000757E2"/>
    <w:rsid w:val="00075806"/>
    <w:rsid w:val="000760EB"/>
    <w:rsid w:val="000762E6"/>
    <w:rsid w:val="00076DA0"/>
    <w:rsid w:val="000773AC"/>
    <w:rsid w:val="00077F87"/>
    <w:rsid w:val="000807DD"/>
    <w:rsid w:val="00082156"/>
    <w:rsid w:val="000821A4"/>
    <w:rsid w:val="0008225C"/>
    <w:rsid w:val="00082660"/>
    <w:rsid w:val="000829CF"/>
    <w:rsid w:val="00082A36"/>
    <w:rsid w:val="00082E51"/>
    <w:rsid w:val="000838DE"/>
    <w:rsid w:val="00083F52"/>
    <w:rsid w:val="00084140"/>
    <w:rsid w:val="00084B4F"/>
    <w:rsid w:val="00084E3D"/>
    <w:rsid w:val="00085BE2"/>
    <w:rsid w:val="00085D8E"/>
    <w:rsid w:val="0008619A"/>
    <w:rsid w:val="0008635A"/>
    <w:rsid w:val="00086512"/>
    <w:rsid w:val="00086530"/>
    <w:rsid w:val="000867D2"/>
    <w:rsid w:val="00086A8D"/>
    <w:rsid w:val="000872A0"/>
    <w:rsid w:val="000877FA"/>
    <w:rsid w:val="000900D0"/>
    <w:rsid w:val="00090999"/>
    <w:rsid w:val="000910D6"/>
    <w:rsid w:val="00091197"/>
    <w:rsid w:val="000914FC"/>
    <w:rsid w:val="0009225E"/>
    <w:rsid w:val="00092EAF"/>
    <w:rsid w:val="0009302E"/>
    <w:rsid w:val="00093933"/>
    <w:rsid w:val="000947FF"/>
    <w:rsid w:val="00094F7F"/>
    <w:rsid w:val="00095246"/>
    <w:rsid w:val="000954C5"/>
    <w:rsid w:val="00095602"/>
    <w:rsid w:val="0009577D"/>
    <w:rsid w:val="00095B48"/>
    <w:rsid w:val="00095BEF"/>
    <w:rsid w:val="00096BD3"/>
    <w:rsid w:val="000970A3"/>
    <w:rsid w:val="00097A3A"/>
    <w:rsid w:val="00097B0F"/>
    <w:rsid w:val="00097BAC"/>
    <w:rsid w:val="00097E88"/>
    <w:rsid w:val="000A006A"/>
    <w:rsid w:val="000A022B"/>
    <w:rsid w:val="000A0968"/>
    <w:rsid w:val="000A100F"/>
    <w:rsid w:val="000A13A6"/>
    <w:rsid w:val="000A25E6"/>
    <w:rsid w:val="000A35A6"/>
    <w:rsid w:val="000A3A4F"/>
    <w:rsid w:val="000A3ECA"/>
    <w:rsid w:val="000A4231"/>
    <w:rsid w:val="000A5351"/>
    <w:rsid w:val="000A55C2"/>
    <w:rsid w:val="000A599E"/>
    <w:rsid w:val="000A5FAE"/>
    <w:rsid w:val="000A687D"/>
    <w:rsid w:val="000A6A1F"/>
    <w:rsid w:val="000A6A56"/>
    <w:rsid w:val="000A6EB4"/>
    <w:rsid w:val="000A70B9"/>
    <w:rsid w:val="000A7FDA"/>
    <w:rsid w:val="000B101F"/>
    <w:rsid w:val="000B16EE"/>
    <w:rsid w:val="000B174A"/>
    <w:rsid w:val="000B22A0"/>
    <w:rsid w:val="000B23EA"/>
    <w:rsid w:val="000B2596"/>
    <w:rsid w:val="000B281B"/>
    <w:rsid w:val="000B2C65"/>
    <w:rsid w:val="000B366F"/>
    <w:rsid w:val="000B379F"/>
    <w:rsid w:val="000B37D9"/>
    <w:rsid w:val="000B4361"/>
    <w:rsid w:val="000B4B7D"/>
    <w:rsid w:val="000B4C2F"/>
    <w:rsid w:val="000B4C40"/>
    <w:rsid w:val="000B4E80"/>
    <w:rsid w:val="000B5A0F"/>
    <w:rsid w:val="000B5C41"/>
    <w:rsid w:val="000B6525"/>
    <w:rsid w:val="000B660C"/>
    <w:rsid w:val="000B6653"/>
    <w:rsid w:val="000B67DC"/>
    <w:rsid w:val="000B7F1F"/>
    <w:rsid w:val="000C02CD"/>
    <w:rsid w:val="000C0683"/>
    <w:rsid w:val="000C0932"/>
    <w:rsid w:val="000C1020"/>
    <w:rsid w:val="000C1109"/>
    <w:rsid w:val="000C1450"/>
    <w:rsid w:val="000C179B"/>
    <w:rsid w:val="000C1C93"/>
    <w:rsid w:val="000C1D17"/>
    <w:rsid w:val="000C206F"/>
    <w:rsid w:val="000C27D1"/>
    <w:rsid w:val="000C2A79"/>
    <w:rsid w:val="000C2C95"/>
    <w:rsid w:val="000C2EB8"/>
    <w:rsid w:val="000C360D"/>
    <w:rsid w:val="000C3BF1"/>
    <w:rsid w:val="000C3E8A"/>
    <w:rsid w:val="000C401F"/>
    <w:rsid w:val="000C4219"/>
    <w:rsid w:val="000C421F"/>
    <w:rsid w:val="000C4F52"/>
    <w:rsid w:val="000C5360"/>
    <w:rsid w:val="000C5E6A"/>
    <w:rsid w:val="000C5FA7"/>
    <w:rsid w:val="000C6B5A"/>
    <w:rsid w:val="000C6B97"/>
    <w:rsid w:val="000C7360"/>
    <w:rsid w:val="000C7A08"/>
    <w:rsid w:val="000D0332"/>
    <w:rsid w:val="000D0B43"/>
    <w:rsid w:val="000D0E07"/>
    <w:rsid w:val="000D11B2"/>
    <w:rsid w:val="000D1254"/>
    <w:rsid w:val="000D1A31"/>
    <w:rsid w:val="000D1A35"/>
    <w:rsid w:val="000D1B4E"/>
    <w:rsid w:val="000D207F"/>
    <w:rsid w:val="000D264C"/>
    <w:rsid w:val="000D2B25"/>
    <w:rsid w:val="000D2CCA"/>
    <w:rsid w:val="000D2E0A"/>
    <w:rsid w:val="000D2E0B"/>
    <w:rsid w:val="000D37EA"/>
    <w:rsid w:val="000D390E"/>
    <w:rsid w:val="000D3C27"/>
    <w:rsid w:val="000D40B6"/>
    <w:rsid w:val="000D4550"/>
    <w:rsid w:val="000D4772"/>
    <w:rsid w:val="000D4EED"/>
    <w:rsid w:val="000D58CC"/>
    <w:rsid w:val="000D58F1"/>
    <w:rsid w:val="000D5B69"/>
    <w:rsid w:val="000D5CF2"/>
    <w:rsid w:val="000D5D9A"/>
    <w:rsid w:val="000D5E8E"/>
    <w:rsid w:val="000D5F35"/>
    <w:rsid w:val="000D6547"/>
    <w:rsid w:val="000D69A8"/>
    <w:rsid w:val="000D6CF6"/>
    <w:rsid w:val="000D6D55"/>
    <w:rsid w:val="000D7949"/>
    <w:rsid w:val="000D79CD"/>
    <w:rsid w:val="000D7E48"/>
    <w:rsid w:val="000D7F55"/>
    <w:rsid w:val="000E001C"/>
    <w:rsid w:val="000E0313"/>
    <w:rsid w:val="000E03ED"/>
    <w:rsid w:val="000E0CB8"/>
    <w:rsid w:val="000E0E0E"/>
    <w:rsid w:val="000E1622"/>
    <w:rsid w:val="000E1655"/>
    <w:rsid w:val="000E1818"/>
    <w:rsid w:val="000E1D25"/>
    <w:rsid w:val="000E253B"/>
    <w:rsid w:val="000E2658"/>
    <w:rsid w:val="000E29EC"/>
    <w:rsid w:val="000E2CA9"/>
    <w:rsid w:val="000E30C6"/>
    <w:rsid w:val="000E3477"/>
    <w:rsid w:val="000E4494"/>
    <w:rsid w:val="000E4524"/>
    <w:rsid w:val="000E4677"/>
    <w:rsid w:val="000E4957"/>
    <w:rsid w:val="000E4A86"/>
    <w:rsid w:val="000E4C59"/>
    <w:rsid w:val="000E4D4E"/>
    <w:rsid w:val="000E539D"/>
    <w:rsid w:val="000E6036"/>
    <w:rsid w:val="000E678D"/>
    <w:rsid w:val="000E6796"/>
    <w:rsid w:val="000E7912"/>
    <w:rsid w:val="000E7CB7"/>
    <w:rsid w:val="000E7F0B"/>
    <w:rsid w:val="000F07D1"/>
    <w:rsid w:val="000F0A90"/>
    <w:rsid w:val="000F0C87"/>
    <w:rsid w:val="000F1608"/>
    <w:rsid w:val="000F1A88"/>
    <w:rsid w:val="000F1EA5"/>
    <w:rsid w:val="000F25E2"/>
    <w:rsid w:val="000F2BED"/>
    <w:rsid w:val="000F2C51"/>
    <w:rsid w:val="000F356C"/>
    <w:rsid w:val="000F362F"/>
    <w:rsid w:val="000F36FE"/>
    <w:rsid w:val="000F3A0B"/>
    <w:rsid w:val="000F3AD0"/>
    <w:rsid w:val="000F3E66"/>
    <w:rsid w:val="000F472A"/>
    <w:rsid w:val="000F64A7"/>
    <w:rsid w:val="000F6874"/>
    <w:rsid w:val="000F6FD1"/>
    <w:rsid w:val="000F7579"/>
    <w:rsid w:val="000F7C6A"/>
    <w:rsid w:val="001003F1"/>
    <w:rsid w:val="00100403"/>
    <w:rsid w:val="001013F1"/>
    <w:rsid w:val="00102055"/>
    <w:rsid w:val="00102305"/>
    <w:rsid w:val="00102337"/>
    <w:rsid w:val="001028E1"/>
    <w:rsid w:val="00102A9D"/>
    <w:rsid w:val="00103013"/>
    <w:rsid w:val="00103360"/>
    <w:rsid w:val="001038E4"/>
    <w:rsid w:val="00104A96"/>
    <w:rsid w:val="00104B77"/>
    <w:rsid w:val="0010577D"/>
    <w:rsid w:val="00105D27"/>
    <w:rsid w:val="001065FE"/>
    <w:rsid w:val="0010688A"/>
    <w:rsid w:val="00106CC6"/>
    <w:rsid w:val="00106D24"/>
    <w:rsid w:val="00106D52"/>
    <w:rsid w:val="0010757E"/>
    <w:rsid w:val="00107624"/>
    <w:rsid w:val="00107963"/>
    <w:rsid w:val="00107DA0"/>
    <w:rsid w:val="00107F8E"/>
    <w:rsid w:val="00110339"/>
    <w:rsid w:val="00110D31"/>
    <w:rsid w:val="001124CF"/>
    <w:rsid w:val="00112517"/>
    <w:rsid w:val="00112521"/>
    <w:rsid w:val="00112D0F"/>
    <w:rsid w:val="00113856"/>
    <w:rsid w:val="00113FE7"/>
    <w:rsid w:val="001145D9"/>
    <w:rsid w:val="00114E79"/>
    <w:rsid w:val="00115151"/>
    <w:rsid w:val="001154A2"/>
    <w:rsid w:val="00115E21"/>
    <w:rsid w:val="001163DF"/>
    <w:rsid w:val="0011644E"/>
    <w:rsid w:val="00116B0E"/>
    <w:rsid w:val="00117313"/>
    <w:rsid w:val="00117732"/>
    <w:rsid w:val="00117F83"/>
    <w:rsid w:val="001210B3"/>
    <w:rsid w:val="001213C1"/>
    <w:rsid w:val="0012150D"/>
    <w:rsid w:val="001215DC"/>
    <w:rsid w:val="00121E06"/>
    <w:rsid w:val="00122247"/>
    <w:rsid w:val="00122254"/>
    <w:rsid w:val="00122971"/>
    <w:rsid w:val="00123032"/>
    <w:rsid w:val="001234BA"/>
    <w:rsid w:val="001236C0"/>
    <w:rsid w:val="001236C6"/>
    <w:rsid w:val="001243BE"/>
    <w:rsid w:val="00124583"/>
    <w:rsid w:val="00124658"/>
    <w:rsid w:val="00124907"/>
    <w:rsid w:val="00124B84"/>
    <w:rsid w:val="00124BEE"/>
    <w:rsid w:val="001259A9"/>
    <w:rsid w:val="001262A4"/>
    <w:rsid w:val="00126A27"/>
    <w:rsid w:val="00126A75"/>
    <w:rsid w:val="0012732B"/>
    <w:rsid w:val="00127510"/>
    <w:rsid w:val="001278F6"/>
    <w:rsid w:val="00130C5D"/>
    <w:rsid w:val="0013155D"/>
    <w:rsid w:val="00131674"/>
    <w:rsid w:val="001318DF"/>
    <w:rsid w:val="00131C5D"/>
    <w:rsid w:val="00131E4C"/>
    <w:rsid w:val="00133230"/>
    <w:rsid w:val="0013329F"/>
    <w:rsid w:val="001337B9"/>
    <w:rsid w:val="00133DBB"/>
    <w:rsid w:val="00133DFF"/>
    <w:rsid w:val="00134A35"/>
    <w:rsid w:val="00135862"/>
    <w:rsid w:val="001358B5"/>
    <w:rsid w:val="0013691A"/>
    <w:rsid w:val="001369D8"/>
    <w:rsid w:val="001378FA"/>
    <w:rsid w:val="00137A4F"/>
    <w:rsid w:val="00140658"/>
    <w:rsid w:val="0014111C"/>
    <w:rsid w:val="00141414"/>
    <w:rsid w:val="00141BF9"/>
    <w:rsid w:val="00141F33"/>
    <w:rsid w:val="0014239B"/>
    <w:rsid w:val="00143C02"/>
    <w:rsid w:val="001440F4"/>
    <w:rsid w:val="001443FD"/>
    <w:rsid w:val="00144C55"/>
    <w:rsid w:val="0014557A"/>
    <w:rsid w:val="00145793"/>
    <w:rsid w:val="001465A0"/>
    <w:rsid w:val="001471B2"/>
    <w:rsid w:val="00147DB8"/>
    <w:rsid w:val="0015020B"/>
    <w:rsid w:val="00150A05"/>
    <w:rsid w:val="001511E1"/>
    <w:rsid w:val="00151BD1"/>
    <w:rsid w:val="00151CE4"/>
    <w:rsid w:val="00151E11"/>
    <w:rsid w:val="0015262B"/>
    <w:rsid w:val="0015265D"/>
    <w:rsid w:val="0015275A"/>
    <w:rsid w:val="00152787"/>
    <w:rsid w:val="001528A3"/>
    <w:rsid w:val="00152D8C"/>
    <w:rsid w:val="00152E48"/>
    <w:rsid w:val="00153197"/>
    <w:rsid w:val="001532FF"/>
    <w:rsid w:val="00153427"/>
    <w:rsid w:val="001539FE"/>
    <w:rsid w:val="00153BC2"/>
    <w:rsid w:val="00153E2E"/>
    <w:rsid w:val="00154414"/>
    <w:rsid w:val="0015490D"/>
    <w:rsid w:val="00154957"/>
    <w:rsid w:val="00154E78"/>
    <w:rsid w:val="00154FC7"/>
    <w:rsid w:val="001550C4"/>
    <w:rsid w:val="00155D17"/>
    <w:rsid w:val="00155DD1"/>
    <w:rsid w:val="001564F3"/>
    <w:rsid w:val="00156CAB"/>
    <w:rsid w:val="00156F56"/>
    <w:rsid w:val="00156FAB"/>
    <w:rsid w:val="00157145"/>
    <w:rsid w:val="001608DB"/>
    <w:rsid w:val="001616EE"/>
    <w:rsid w:val="00161D4E"/>
    <w:rsid w:val="00161D91"/>
    <w:rsid w:val="0016229C"/>
    <w:rsid w:val="00162318"/>
    <w:rsid w:val="00162584"/>
    <w:rsid w:val="0016259E"/>
    <w:rsid w:val="00162CAE"/>
    <w:rsid w:val="00163259"/>
    <w:rsid w:val="001634A9"/>
    <w:rsid w:val="00163599"/>
    <w:rsid w:val="001636AC"/>
    <w:rsid w:val="00164A31"/>
    <w:rsid w:val="00165048"/>
    <w:rsid w:val="001652D9"/>
    <w:rsid w:val="00165A3D"/>
    <w:rsid w:val="00165B27"/>
    <w:rsid w:val="00165B4D"/>
    <w:rsid w:val="00165F93"/>
    <w:rsid w:val="001661BE"/>
    <w:rsid w:val="00166B29"/>
    <w:rsid w:val="001671D7"/>
    <w:rsid w:val="00167A2A"/>
    <w:rsid w:val="0017018E"/>
    <w:rsid w:val="001701B0"/>
    <w:rsid w:val="00170674"/>
    <w:rsid w:val="001711F6"/>
    <w:rsid w:val="001713A6"/>
    <w:rsid w:val="001729D9"/>
    <w:rsid w:val="00172D05"/>
    <w:rsid w:val="0017355E"/>
    <w:rsid w:val="001737F6"/>
    <w:rsid w:val="0017394A"/>
    <w:rsid w:val="001739D5"/>
    <w:rsid w:val="001741E2"/>
    <w:rsid w:val="001744B4"/>
    <w:rsid w:val="00174782"/>
    <w:rsid w:val="00174930"/>
    <w:rsid w:val="00174A58"/>
    <w:rsid w:val="00175613"/>
    <w:rsid w:val="00175A33"/>
    <w:rsid w:val="0017626A"/>
    <w:rsid w:val="001764EE"/>
    <w:rsid w:val="001766BA"/>
    <w:rsid w:val="00176D0E"/>
    <w:rsid w:val="00176EEC"/>
    <w:rsid w:val="00176F07"/>
    <w:rsid w:val="0017754D"/>
    <w:rsid w:val="00177595"/>
    <w:rsid w:val="00177D26"/>
    <w:rsid w:val="00177D92"/>
    <w:rsid w:val="001808E3"/>
    <w:rsid w:val="00181B3D"/>
    <w:rsid w:val="001821AF"/>
    <w:rsid w:val="00182648"/>
    <w:rsid w:val="001826B9"/>
    <w:rsid w:val="0018311D"/>
    <w:rsid w:val="0018314C"/>
    <w:rsid w:val="00183AF0"/>
    <w:rsid w:val="00183FCC"/>
    <w:rsid w:val="00184DAB"/>
    <w:rsid w:val="00185137"/>
    <w:rsid w:val="0018519F"/>
    <w:rsid w:val="00185495"/>
    <w:rsid w:val="00185868"/>
    <w:rsid w:val="0018589F"/>
    <w:rsid w:val="00185E3B"/>
    <w:rsid w:val="0018667A"/>
    <w:rsid w:val="001868E7"/>
    <w:rsid w:val="00186963"/>
    <w:rsid w:val="00186CBE"/>
    <w:rsid w:val="00186FD8"/>
    <w:rsid w:val="00187099"/>
    <w:rsid w:val="001878DC"/>
    <w:rsid w:val="00187903"/>
    <w:rsid w:val="00187E5E"/>
    <w:rsid w:val="00190105"/>
    <w:rsid w:val="00190629"/>
    <w:rsid w:val="0019079E"/>
    <w:rsid w:val="001908D3"/>
    <w:rsid w:val="00191184"/>
    <w:rsid w:val="00191E1F"/>
    <w:rsid w:val="00192385"/>
    <w:rsid w:val="00192EFC"/>
    <w:rsid w:val="00193035"/>
    <w:rsid w:val="0019338E"/>
    <w:rsid w:val="00193B3C"/>
    <w:rsid w:val="00193CBA"/>
    <w:rsid w:val="00193EAB"/>
    <w:rsid w:val="00193FDA"/>
    <w:rsid w:val="00194939"/>
    <w:rsid w:val="001949FC"/>
    <w:rsid w:val="001953EF"/>
    <w:rsid w:val="0019554B"/>
    <w:rsid w:val="00195E39"/>
    <w:rsid w:val="00195F13"/>
    <w:rsid w:val="0019669F"/>
    <w:rsid w:val="00196F68"/>
    <w:rsid w:val="00197197"/>
    <w:rsid w:val="001974F3"/>
    <w:rsid w:val="00197715"/>
    <w:rsid w:val="00197B79"/>
    <w:rsid w:val="001A12A1"/>
    <w:rsid w:val="001A1592"/>
    <w:rsid w:val="001A19E7"/>
    <w:rsid w:val="001A1FB4"/>
    <w:rsid w:val="001A3512"/>
    <w:rsid w:val="001A41C7"/>
    <w:rsid w:val="001A472B"/>
    <w:rsid w:val="001A49B6"/>
    <w:rsid w:val="001A4E4C"/>
    <w:rsid w:val="001A51EF"/>
    <w:rsid w:val="001A5862"/>
    <w:rsid w:val="001A649E"/>
    <w:rsid w:val="001A6D93"/>
    <w:rsid w:val="001A7E85"/>
    <w:rsid w:val="001B0255"/>
    <w:rsid w:val="001B0707"/>
    <w:rsid w:val="001B0B36"/>
    <w:rsid w:val="001B0E58"/>
    <w:rsid w:val="001B1642"/>
    <w:rsid w:val="001B206F"/>
    <w:rsid w:val="001B21E7"/>
    <w:rsid w:val="001B2263"/>
    <w:rsid w:val="001B24DA"/>
    <w:rsid w:val="001B2C84"/>
    <w:rsid w:val="001B31D6"/>
    <w:rsid w:val="001B45AA"/>
    <w:rsid w:val="001B4CE3"/>
    <w:rsid w:val="001B5067"/>
    <w:rsid w:val="001B55AC"/>
    <w:rsid w:val="001B5D0E"/>
    <w:rsid w:val="001B64B7"/>
    <w:rsid w:val="001B67AC"/>
    <w:rsid w:val="001B681C"/>
    <w:rsid w:val="001B7051"/>
    <w:rsid w:val="001B7297"/>
    <w:rsid w:val="001C035F"/>
    <w:rsid w:val="001C1BF8"/>
    <w:rsid w:val="001C2C8E"/>
    <w:rsid w:val="001C2F67"/>
    <w:rsid w:val="001C33E3"/>
    <w:rsid w:val="001C3A44"/>
    <w:rsid w:val="001C3E14"/>
    <w:rsid w:val="001C42AD"/>
    <w:rsid w:val="001C42C1"/>
    <w:rsid w:val="001C450C"/>
    <w:rsid w:val="001C4B18"/>
    <w:rsid w:val="001C4E18"/>
    <w:rsid w:val="001C521E"/>
    <w:rsid w:val="001C576E"/>
    <w:rsid w:val="001C5A03"/>
    <w:rsid w:val="001C63EA"/>
    <w:rsid w:val="001C651A"/>
    <w:rsid w:val="001C659A"/>
    <w:rsid w:val="001C65DD"/>
    <w:rsid w:val="001C6A21"/>
    <w:rsid w:val="001C6CD7"/>
    <w:rsid w:val="001C7B8F"/>
    <w:rsid w:val="001D0116"/>
    <w:rsid w:val="001D025F"/>
    <w:rsid w:val="001D070A"/>
    <w:rsid w:val="001D08DA"/>
    <w:rsid w:val="001D1C9D"/>
    <w:rsid w:val="001D1D82"/>
    <w:rsid w:val="001D2AA4"/>
    <w:rsid w:val="001D3C94"/>
    <w:rsid w:val="001D3FF0"/>
    <w:rsid w:val="001D4021"/>
    <w:rsid w:val="001D406B"/>
    <w:rsid w:val="001D4B7F"/>
    <w:rsid w:val="001D54D1"/>
    <w:rsid w:val="001D5B61"/>
    <w:rsid w:val="001D5C7B"/>
    <w:rsid w:val="001D61E1"/>
    <w:rsid w:val="001D66BB"/>
    <w:rsid w:val="001D7180"/>
    <w:rsid w:val="001D7720"/>
    <w:rsid w:val="001D7811"/>
    <w:rsid w:val="001D78EF"/>
    <w:rsid w:val="001D7A1A"/>
    <w:rsid w:val="001E0102"/>
    <w:rsid w:val="001E05BC"/>
    <w:rsid w:val="001E0B47"/>
    <w:rsid w:val="001E0FDA"/>
    <w:rsid w:val="001E18D7"/>
    <w:rsid w:val="001E1A97"/>
    <w:rsid w:val="001E25A0"/>
    <w:rsid w:val="001E2A8A"/>
    <w:rsid w:val="001E2C94"/>
    <w:rsid w:val="001E2FC9"/>
    <w:rsid w:val="001E33C0"/>
    <w:rsid w:val="001E3420"/>
    <w:rsid w:val="001E39A3"/>
    <w:rsid w:val="001E3AAD"/>
    <w:rsid w:val="001E3AE3"/>
    <w:rsid w:val="001E41B6"/>
    <w:rsid w:val="001E4509"/>
    <w:rsid w:val="001E4C98"/>
    <w:rsid w:val="001E50AA"/>
    <w:rsid w:val="001E58CD"/>
    <w:rsid w:val="001E5E94"/>
    <w:rsid w:val="001E5F87"/>
    <w:rsid w:val="001E658A"/>
    <w:rsid w:val="001E7B35"/>
    <w:rsid w:val="001E7C7F"/>
    <w:rsid w:val="001F1000"/>
    <w:rsid w:val="001F109F"/>
    <w:rsid w:val="001F154E"/>
    <w:rsid w:val="001F156B"/>
    <w:rsid w:val="001F1606"/>
    <w:rsid w:val="001F1A6E"/>
    <w:rsid w:val="001F24AE"/>
    <w:rsid w:val="001F24BC"/>
    <w:rsid w:val="001F26C0"/>
    <w:rsid w:val="001F2BBE"/>
    <w:rsid w:val="001F2E3E"/>
    <w:rsid w:val="001F405A"/>
    <w:rsid w:val="001F47D2"/>
    <w:rsid w:val="001F550B"/>
    <w:rsid w:val="001F618D"/>
    <w:rsid w:val="001F62D1"/>
    <w:rsid w:val="001F67CC"/>
    <w:rsid w:val="001F700A"/>
    <w:rsid w:val="001F70C3"/>
    <w:rsid w:val="001F7BE8"/>
    <w:rsid w:val="00200303"/>
    <w:rsid w:val="0020051B"/>
    <w:rsid w:val="00200557"/>
    <w:rsid w:val="00200B16"/>
    <w:rsid w:val="00200D79"/>
    <w:rsid w:val="00201705"/>
    <w:rsid w:val="0020239A"/>
    <w:rsid w:val="0020241D"/>
    <w:rsid w:val="00202D80"/>
    <w:rsid w:val="00202D8D"/>
    <w:rsid w:val="00203444"/>
    <w:rsid w:val="00203CFE"/>
    <w:rsid w:val="00204098"/>
    <w:rsid w:val="002047C6"/>
    <w:rsid w:val="00204F7B"/>
    <w:rsid w:val="002055D6"/>
    <w:rsid w:val="002056CA"/>
    <w:rsid w:val="0020608C"/>
    <w:rsid w:val="00206360"/>
    <w:rsid w:val="002069C6"/>
    <w:rsid w:val="00206A8F"/>
    <w:rsid w:val="00206AD3"/>
    <w:rsid w:val="00206B71"/>
    <w:rsid w:val="00206E84"/>
    <w:rsid w:val="00207EDE"/>
    <w:rsid w:val="002102EE"/>
    <w:rsid w:val="00210B23"/>
    <w:rsid w:val="00211174"/>
    <w:rsid w:val="002111DF"/>
    <w:rsid w:val="0021162B"/>
    <w:rsid w:val="0021192C"/>
    <w:rsid w:val="0021304C"/>
    <w:rsid w:val="00213164"/>
    <w:rsid w:val="00213319"/>
    <w:rsid w:val="0021367F"/>
    <w:rsid w:val="002140F5"/>
    <w:rsid w:val="00214995"/>
    <w:rsid w:val="00214CDC"/>
    <w:rsid w:val="00214E66"/>
    <w:rsid w:val="00215131"/>
    <w:rsid w:val="00215608"/>
    <w:rsid w:val="00215A99"/>
    <w:rsid w:val="002161A2"/>
    <w:rsid w:val="00216A9B"/>
    <w:rsid w:val="00216BBF"/>
    <w:rsid w:val="002173CC"/>
    <w:rsid w:val="00217BF5"/>
    <w:rsid w:val="00217BF8"/>
    <w:rsid w:val="00217FB2"/>
    <w:rsid w:val="00220010"/>
    <w:rsid w:val="00221624"/>
    <w:rsid w:val="002225E1"/>
    <w:rsid w:val="00222AA2"/>
    <w:rsid w:val="00223106"/>
    <w:rsid w:val="00223F00"/>
    <w:rsid w:val="00223FAC"/>
    <w:rsid w:val="00224682"/>
    <w:rsid w:val="00225692"/>
    <w:rsid w:val="002256E4"/>
    <w:rsid w:val="00226DF5"/>
    <w:rsid w:val="0022747D"/>
    <w:rsid w:val="00227E77"/>
    <w:rsid w:val="00230666"/>
    <w:rsid w:val="002309BD"/>
    <w:rsid w:val="00230F38"/>
    <w:rsid w:val="002315C4"/>
    <w:rsid w:val="00231A25"/>
    <w:rsid w:val="00232422"/>
    <w:rsid w:val="00232DBD"/>
    <w:rsid w:val="0023346C"/>
    <w:rsid w:val="00234658"/>
    <w:rsid w:val="00234B17"/>
    <w:rsid w:val="00234B55"/>
    <w:rsid w:val="00234D06"/>
    <w:rsid w:val="00234D40"/>
    <w:rsid w:val="0023528D"/>
    <w:rsid w:val="0023551A"/>
    <w:rsid w:val="00235A57"/>
    <w:rsid w:val="002369E0"/>
    <w:rsid w:val="00236B94"/>
    <w:rsid w:val="002371CB"/>
    <w:rsid w:val="002375BC"/>
    <w:rsid w:val="0023762F"/>
    <w:rsid w:val="00237AB1"/>
    <w:rsid w:val="00240320"/>
    <w:rsid w:val="0024056E"/>
    <w:rsid w:val="002409F6"/>
    <w:rsid w:val="00241A10"/>
    <w:rsid w:val="00242030"/>
    <w:rsid w:val="002425D6"/>
    <w:rsid w:val="0024270B"/>
    <w:rsid w:val="002434F3"/>
    <w:rsid w:val="002435E1"/>
    <w:rsid w:val="002454B7"/>
    <w:rsid w:val="00245A12"/>
    <w:rsid w:val="00245BBB"/>
    <w:rsid w:val="002468CB"/>
    <w:rsid w:val="00246943"/>
    <w:rsid w:val="00246A07"/>
    <w:rsid w:val="0024741E"/>
    <w:rsid w:val="00247743"/>
    <w:rsid w:val="00247CB4"/>
    <w:rsid w:val="002515F4"/>
    <w:rsid w:val="002517EB"/>
    <w:rsid w:val="00252172"/>
    <w:rsid w:val="00252541"/>
    <w:rsid w:val="002527D7"/>
    <w:rsid w:val="00252AED"/>
    <w:rsid w:val="00252E95"/>
    <w:rsid w:val="002530A1"/>
    <w:rsid w:val="00253697"/>
    <w:rsid w:val="0025388C"/>
    <w:rsid w:val="00253B87"/>
    <w:rsid w:val="00253DC3"/>
    <w:rsid w:val="002544AE"/>
    <w:rsid w:val="0025499E"/>
    <w:rsid w:val="00254E32"/>
    <w:rsid w:val="00255267"/>
    <w:rsid w:val="00255295"/>
    <w:rsid w:val="0025598B"/>
    <w:rsid w:val="0025632D"/>
    <w:rsid w:val="00256BE7"/>
    <w:rsid w:val="00256C66"/>
    <w:rsid w:val="00257C4D"/>
    <w:rsid w:val="00260769"/>
    <w:rsid w:val="00260A15"/>
    <w:rsid w:val="00260A5B"/>
    <w:rsid w:val="00260ABF"/>
    <w:rsid w:val="00260BD5"/>
    <w:rsid w:val="00260F21"/>
    <w:rsid w:val="00261991"/>
    <w:rsid w:val="00261D1D"/>
    <w:rsid w:val="00262595"/>
    <w:rsid w:val="002625DD"/>
    <w:rsid w:val="002626B8"/>
    <w:rsid w:val="00262808"/>
    <w:rsid w:val="00262845"/>
    <w:rsid w:val="00262CB8"/>
    <w:rsid w:val="00262D72"/>
    <w:rsid w:val="00263025"/>
    <w:rsid w:val="0026353A"/>
    <w:rsid w:val="002639EA"/>
    <w:rsid w:val="00263F5F"/>
    <w:rsid w:val="002642D4"/>
    <w:rsid w:val="00264462"/>
    <w:rsid w:val="0026496E"/>
    <w:rsid w:val="00265475"/>
    <w:rsid w:val="002654D0"/>
    <w:rsid w:val="002654F8"/>
    <w:rsid w:val="002655CF"/>
    <w:rsid w:val="00265A05"/>
    <w:rsid w:val="00265D35"/>
    <w:rsid w:val="002661F2"/>
    <w:rsid w:val="0026672E"/>
    <w:rsid w:val="002668F4"/>
    <w:rsid w:val="002676E0"/>
    <w:rsid w:val="00267D8B"/>
    <w:rsid w:val="0027027A"/>
    <w:rsid w:val="00270394"/>
    <w:rsid w:val="0027086C"/>
    <w:rsid w:val="00270B18"/>
    <w:rsid w:val="0027156E"/>
    <w:rsid w:val="00271987"/>
    <w:rsid w:val="00271CE7"/>
    <w:rsid w:val="00271E92"/>
    <w:rsid w:val="00271FE2"/>
    <w:rsid w:val="0027204F"/>
    <w:rsid w:val="00272370"/>
    <w:rsid w:val="002728BE"/>
    <w:rsid w:val="00272C2E"/>
    <w:rsid w:val="00272C6F"/>
    <w:rsid w:val="002735B8"/>
    <w:rsid w:val="002738CF"/>
    <w:rsid w:val="00273AE0"/>
    <w:rsid w:val="00274393"/>
    <w:rsid w:val="0027496B"/>
    <w:rsid w:val="00274CE3"/>
    <w:rsid w:val="0027590E"/>
    <w:rsid w:val="00276AFF"/>
    <w:rsid w:val="00276B23"/>
    <w:rsid w:val="002772A2"/>
    <w:rsid w:val="00277693"/>
    <w:rsid w:val="0027776F"/>
    <w:rsid w:val="002800A4"/>
    <w:rsid w:val="00281A3C"/>
    <w:rsid w:val="00281EF7"/>
    <w:rsid w:val="00282294"/>
    <w:rsid w:val="00282F1D"/>
    <w:rsid w:val="00282F83"/>
    <w:rsid w:val="002831F7"/>
    <w:rsid w:val="002835DA"/>
    <w:rsid w:val="00283617"/>
    <w:rsid w:val="002837B2"/>
    <w:rsid w:val="00283AFE"/>
    <w:rsid w:val="00283FB8"/>
    <w:rsid w:val="00284546"/>
    <w:rsid w:val="00284AE9"/>
    <w:rsid w:val="00284D38"/>
    <w:rsid w:val="00285404"/>
    <w:rsid w:val="00285854"/>
    <w:rsid w:val="00285A7E"/>
    <w:rsid w:val="00286555"/>
    <w:rsid w:val="0028670E"/>
    <w:rsid w:val="00287972"/>
    <w:rsid w:val="00287AD3"/>
    <w:rsid w:val="00287D48"/>
    <w:rsid w:val="00287FB6"/>
    <w:rsid w:val="00290328"/>
    <w:rsid w:val="0029040A"/>
    <w:rsid w:val="002912D7"/>
    <w:rsid w:val="0029150B"/>
    <w:rsid w:val="002919A8"/>
    <w:rsid w:val="00291C11"/>
    <w:rsid w:val="00291C67"/>
    <w:rsid w:val="0029224C"/>
    <w:rsid w:val="00292342"/>
    <w:rsid w:val="00292EE9"/>
    <w:rsid w:val="002944A7"/>
    <w:rsid w:val="00294E0E"/>
    <w:rsid w:val="00294E0F"/>
    <w:rsid w:val="00294FDD"/>
    <w:rsid w:val="00295322"/>
    <w:rsid w:val="002959A6"/>
    <w:rsid w:val="0029610E"/>
    <w:rsid w:val="00296725"/>
    <w:rsid w:val="002967D3"/>
    <w:rsid w:val="0029685C"/>
    <w:rsid w:val="00296944"/>
    <w:rsid w:val="00296980"/>
    <w:rsid w:val="002970B8"/>
    <w:rsid w:val="00297570"/>
    <w:rsid w:val="0029757D"/>
    <w:rsid w:val="00297EC9"/>
    <w:rsid w:val="00297FFA"/>
    <w:rsid w:val="002A0272"/>
    <w:rsid w:val="002A04D9"/>
    <w:rsid w:val="002A0830"/>
    <w:rsid w:val="002A136F"/>
    <w:rsid w:val="002A1CB4"/>
    <w:rsid w:val="002A21A5"/>
    <w:rsid w:val="002A22BE"/>
    <w:rsid w:val="002A236B"/>
    <w:rsid w:val="002A294B"/>
    <w:rsid w:val="002A2A3B"/>
    <w:rsid w:val="002A2C41"/>
    <w:rsid w:val="002A3161"/>
    <w:rsid w:val="002A38E8"/>
    <w:rsid w:val="002A42E1"/>
    <w:rsid w:val="002A48EF"/>
    <w:rsid w:val="002A53F1"/>
    <w:rsid w:val="002A5F2D"/>
    <w:rsid w:val="002A665C"/>
    <w:rsid w:val="002A682A"/>
    <w:rsid w:val="002A6CE6"/>
    <w:rsid w:val="002A78A8"/>
    <w:rsid w:val="002A7D28"/>
    <w:rsid w:val="002A7DF1"/>
    <w:rsid w:val="002B0324"/>
    <w:rsid w:val="002B0D8E"/>
    <w:rsid w:val="002B14D6"/>
    <w:rsid w:val="002B176B"/>
    <w:rsid w:val="002B189B"/>
    <w:rsid w:val="002B1B36"/>
    <w:rsid w:val="002B2C51"/>
    <w:rsid w:val="002B2E80"/>
    <w:rsid w:val="002B2E94"/>
    <w:rsid w:val="002B319C"/>
    <w:rsid w:val="002B3228"/>
    <w:rsid w:val="002B3387"/>
    <w:rsid w:val="002B3CD1"/>
    <w:rsid w:val="002B41CF"/>
    <w:rsid w:val="002B48BE"/>
    <w:rsid w:val="002B5072"/>
    <w:rsid w:val="002B5516"/>
    <w:rsid w:val="002B58B1"/>
    <w:rsid w:val="002B5954"/>
    <w:rsid w:val="002B62F3"/>
    <w:rsid w:val="002B6374"/>
    <w:rsid w:val="002B65F1"/>
    <w:rsid w:val="002B69F8"/>
    <w:rsid w:val="002B70CA"/>
    <w:rsid w:val="002B73EC"/>
    <w:rsid w:val="002B7A00"/>
    <w:rsid w:val="002B7A79"/>
    <w:rsid w:val="002C013B"/>
    <w:rsid w:val="002C067C"/>
    <w:rsid w:val="002C07EE"/>
    <w:rsid w:val="002C0A6B"/>
    <w:rsid w:val="002C0BAF"/>
    <w:rsid w:val="002C0F22"/>
    <w:rsid w:val="002C10C2"/>
    <w:rsid w:val="002C1951"/>
    <w:rsid w:val="002C2B1C"/>
    <w:rsid w:val="002C2DCB"/>
    <w:rsid w:val="002C33C0"/>
    <w:rsid w:val="002C3938"/>
    <w:rsid w:val="002C3C94"/>
    <w:rsid w:val="002C452D"/>
    <w:rsid w:val="002C4771"/>
    <w:rsid w:val="002C4796"/>
    <w:rsid w:val="002C4DC9"/>
    <w:rsid w:val="002C4DCB"/>
    <w:rsid w:val="002C50D7"/>
    <w:rsid w:val="002C5605"/>
    <w:rsid w:val="002C6228"/>
    <w:rsid w:val="002C6842"/>
    <w:rsid w:val="002C6C58"/>
    <w:rsid w:val="002C7127"/>
    <w:rsid w:val="002C71D3"/>
    <w:rsid w:val="002D0821"/>
    <w:rsid w:val="002D0A9B"/>
    <w:rsid w:val="002D0C32"/>
    <w:rsid w:val="002D0E3F"/>
    <w:rsid w:val="002D11ED"/>
    <w:rsid w:val="002D1DDD"/>
    <w:rsid w:val="002D2053"/>
    <w:rsid w:val="002D2B46"/>
    <w:rsid w:val="002D2FEE"/>
    <w:rsid w:val="002D3F30"/>
    <w:rsid w:val="002D433C"/>
    <w:rsid w:val="002D4A7B"/>
    <w:rsid w:val="002D5041"/>
    <w:rsid w:val="002D59C2"/>
    <w:rsid w:val="002D625E"/>
    <w:rsid w:val="002D6275"/>
    <w:rsid w:val="002D6359"/>
    <w:rsid w:val="002D6567"/>
    <w:rsid w:val="002D6CDF"/>
    <w:rsid w:val="002D7359"/>
    <w:rsid w:val="002D7A6E"/>
    <w:rsid w:val="002D7AA9"/>
    <w:rsid w:val="002E0926"/>
    <w:rsid w:val="002E0F28"/>
    <w:rsid w:val="002E1325"/>
    <w:rsid w:val="002E25A1"/>
    <w:rsid w:val="002E2B2B"/>
    <w:rsid w:val="002E2DC1"/>
    <w:rsid w:val="002E43B5"/>
    <w:rsid w:val="002E5686"/>
    <w:rsid w:val="002E5C61"/>
    <w:rsid w:val="002E7A5D"/>
    <w:rsid w:val="002E7F91"/>
    <w:rsid w:val="002F01A2"/>
    <w:rsid w:val="002F0C2B"/>
    <w:rsid w:val="002F0D0B"/>
    <w:rsid w:val="002F0DB5"/>
    <w:rsid w:val="002F105C"/>
    <w:rsid w:val="002F1137"/>
    <w:rsid w:val="002F119A"/>
    <w:rsid w:val="002F1786"/>
    <w:rsid w:val="002F1910"/>
    <w:rsid w:val="002F1B3D"/>
    <w:rsid w:val="002F1D3A"/>
    <w:rsid w:val="002F1DC4"/>
    <w:rsid w:val="002F2474"/>
    <w:rsid w:val="002F28BB"/>
    <w:rsid w:val="002F2B0E"/>
    <w:rsid w:val="002F3193"/>
    <w:rsid w:val="002F4482"/>
    <w:rsid w:val="002F4EAD"/>
    <w:rsid w:val="002F534C"/>
    <w:rsid w:val="002F577A"/>
    <w:rsid w:val="002F59FE"/>
    <w:rsid w:val="002F5A42"/>
    <w:rsid w:val="002F5BD7"/>
    <w:rsid w:val="002F5C44"/>
    <w:rsid w:val="002F5C92"/>
    <w:rsid w:val="002F64B8"/>
    <w:rsid w:val="002F7325"/>
    <w:rsid w:val="002F7360"/>
    <w:rsid w:val="002F76EE"/>
    <w:rsid w:val="002F7788"/>
    <w:rsid w:val="002F7980"/>
    <w:rsid w:val="002F7C19"/>
    <w:rsid w:val="00300271"/>
    <w:rsid w:val="0030081D"/>
    <w:rsid w:val="00300BAD"/>
    <w:rsid w:val="00300DB6"/>
    <w:rsid w:val="00300F8E"/>
    <w:rsid w:val="00301654"/>
    <w:rsid w:val="00301B54"/>
    <w:rsid w:val="00301F49"/>
    <w:rsid w:val="0030206E"/>
    <w:rsid w:val="0030255F"/>
    <w:rsid w:val="0030258B"/>
    <w:rsid w:val="003036DA"/>
    <w:rsid w:val="00303722"/>
    <w:rsid w:val="003037D2"/>
    <w:rsid w:val="00303ADB"/>
    <w:rsid w:val="00303BAB"/>
    <w:rsid w:val="00303D0E"/>
    <w:rsid w:val="0030437F"/>
    <w:rsid w:val="00304779"/>
    <w:rsid w:val="00304A3A"/>
    <w:rsid w:val="00305807"/>
    <w:rsid w:val="00305897"/>
    <w:rsid w:val="00305DA3"/>
    <w:rsid w:val="00305EEA"/>
    <w:rsid w:val="00305F74"/>
    <w:rsid w:val="00306C99"/>
    <w:rsid w:val="00306D00"/>
    <w:rsid w:val="0030700B"/>
    <w:rsid w:val="00307742"/>
    <w:rsid w:val="00307B80"/>
    <w:rsid w:val="00307CAD"/>
    <w:rsid w:val="003101E9"/>
    <w:rsid w:val="003104A7"/>
    <w:rsid w:val="003104E3"/>
    <w:rsid w:val="00310BC7"/>
    <w:rsid w:val="00310C9F"/>
    <w:rsid w:val="00310F5D"/>
    <w:rsid w:val="00310FD2"/>
    <w:rsid w:val="003113EA"/>
    <w:rsid w:val="00311934"/>
    <w:rsid w:val="00311D8B"/>
    <w:rsid w:val="00312ABC"/>
    <w:rsid w:val="00312DE2"/>
    <w:rsid w:val="00312EA6"/>
    <w:rsid w:val="003135D1"/>
    <w:rsid w:val="00313A06"/>
    <w:rsid w:val="003146F8"/>
    <w:rsid w:val="00314ACA"/>
    <w:rsid w:val="00315124"/>
    <w:rsid w:val="00315A3E"/>
    <w:rsid w:val="00315BA9"/>
    <w:rsid w:val="00315E68"/>
    <w:rsid w:val="00315F34"/>
    <w:rsid w:val="00315F5F"/>
    <w:rsid w:val="00316249"/>
    <w:rsid w:val="00316585"/>
    <w:rsid w:val="00316676"/>
    <w:rsid w:val="00316AFC"/>
    <w:rsid w:val="00317097"/>
    <w:rsid w:val="003171F3"/>
    <w:rsid w:val="00317930"/>
    <w:rsid w:val="0032054A"/>
    <w:rsid w:val="00320775"/>
    <w:rsid w:val="003208C4"/>
    <w:rsid w:val="00320B4B"/>
    <w:rsid w:val="00320F83"/>
    <w:rsid w:val="00321028"/>
    <w:rsid w:val="0032117C"/>
    <w:rsid w:val="00321CD5"/>
    <w:rsid w:val="00321F00"/>
    <w:rsid w:val="003225B2"/>
    <w:rsid w:val="00322705"/>
    <w:rsid w:val="00322DB9"/>
    <w:rsid w:val="00322F45"/>
    <w:rsid w:val="0032332C"/>
    <w:rsid w:val="00323544"/>
    <w:rsid w:val="00323C36"/>
    <w:rsid w:val="0032458B"/>
    <w:rsid w:val="00324922"/>
    <w:rsid w:val="00324C96"/>
    <w:rsid w:val="0032509C"/>
    <w:rsid w:val="003251DE"/>
    <w:rsid w:val="0032646D"/>
    <w:rsid w:val="00326BED"/>
    <w:rsid w:val="00326D73"/>
    <w:rsid w:val="00327523"/>
    <w:rsid w:val="00330032"/>
    <w:rsid w:val="00330259"/>
    <w:rsid w:val="00330BC3"/>
    <w:rsid w:val="00331084"/>
    <w:rsid w:val="00331225"/>
    <w:rsid w:val="00331305"/>
    <w:rsid w:val="0033139D"/>
    <w:rsid w:val="0033159A"/>
    <w:rsid w:val="003318D3"/>
    <w:rsid w:val="0033214C"/>
    <w:rsid w:val="00332F96"/>
    <w:rsid w:val="00333357"/>
    <w:rsid w:val="003336B9"/>
    <w:rsid w:val="00333746"/>
    <w:rsid w:val="00333806"/>
    <w:rsid w:val="00333B0F"/>
    <w:rsid w:val="0033414E"/>
    <w:rsid w:val="00334154"/>
    <w:rsid w:val="00334456"/>
    <w:rsid w:val="00336BF7"/>
    <w:rsid w:val="00340ED5"/>
    <w:rsid w:val="00340FB8"/>
    <w:rsid w:val="0034105F"/>
    <w:rsid w:val="003421D1"/>
    <w:rsid w:val="003422C5"/>
    <w:rsid w:val="00342BE0"/>
    <w:rsid w:val="00344173"/>
    <w:rsid w:val="003448BE"/>
    <w:rsid w:val="00344F7E"/>
    <w:rsid w:val="00344FA8"/>
    <w:rsid w:val="003452FB"/>
    <w:rsid w:val="0034532E"/>
    <w:rsid w:val="00345F0C"/>
    <w:rsid w:val="00346C99"/>
    <w:rsid w:val="003470D6"/>
    <w:rsid w:val="0034791E"/>
    <w:rsid w:val="00350544"/>
    <w:rsid w:val="00350DDC"/>
    <w:rsid w:val="00350F98"/>
    <w:rsid w:val="00351219"/>
    <w:rsid w:val="0035190D"/>
    <w:rsid w:val="00351A9E"/>
    <w:rsid w:val="003526E8"/>
    <w:rsid w:val="00352978"/>
    <w:rsid w:val="0035313C"/>
    <w:rsid w:val="003531C3"/>
    <w:rsid w:val="003531F6"/>
    <w:rsid w:val="00353346"/>
    <w:rsid w:val="00354894"/>
    <w:rsid w:val="00354A95"/>
    <w:rsid w:val="00354F9D"/>
    <w:rsid w:val="003552C2"/>
    <w:rsid w:val="0035561A"/>
    <w:rsid w:val="00355758"/>
    <w:rsid w:val="003563C8"/>
    <w:rsid w:val="00356436"/>
    <w:rsid w:val="00356623"/>
    <w:rsid w:val="003566F4"/>
    <w:rsid w:val="00356C9A"/>
    <w:rsid w:val="0035733F"/>
    <w:rsid w:val="00357363"/>
    <w:rsid w:val="003605C8"/>
    <w:rsid w:val="003608A7"/>
    <w:rsid w:val="00360EE1"/>
    <w:rsid w:val="003616EC"/>
    <w:rsid w:val="00362886"/>
    <w:rsid w:val="00362A4C"/>
    <w:rsid w:val="00362C45"/>
    <w:rsid w:val="00362C48"/>
    <w:rsid w:val="003640AA"/>
    <w:rsid w:val="0036460E"/>
    <w:rsid w:val="00364662"/>
    <w:rsid w:val="0036469F"/>
    <w:rsid w:val="003646DA"/>
    <w:rsid w:val="00364C43"/>
    <w:rsid w:val="00364E14"/>
    <w:rsid w:val="003652AB"/>
    <w:rsid w:val="003655D4"/>
    <w:rsid w:val="00365E6D"/>
    <w:rsid w:val="00366080"/>
    <w:rsid w:val="0036696F"/>
    <w:rsid w:val="003670DC"/>
    <w:rsid w:val="00367B2B"/>
    <w:rsid w:val="00367C3A"/>
    <w:rsid w:val="00367F1C"/>
    <w:rsid w:val="00370035"/>
    <w:rsid w:val="003700ED"/>
    <w:rsid w:val="0037017A"/>
    <w:rsid w:val="00370AA7"/>
    <w:rsid w:val="00370C1F"/>
    <w:rsid w:val="00371649"/>
    <w:rsid w:val="00371749"/>
    <w:rsid w:val="00371811"/>
    <w:rsid w:val="0037260C"/>
    <w:rsid w:val="003727A5"/>
    <w:rsid w:val="00372AAC"/>
    <w:rsid w:val="0037314F"/>
    <w:rsid w:val="0037329D"/>
    <w:rsid w:val="00373679"/>
    <w:rsid w:val="00373847"/>
    <w:rsid w:val="00373CC9"/>
    <w:rsid w:val="003752C8"/>
    <w:rsid w:val="00375751"/>
    <w:rsid w:val="003758F3"/>
    <w:rsid w:val="00375AF8"/>
    <w:rsid w:val="003761CE"/>
    <w:rsid w:val="00376271"/>
    <w:rsid w:val="00376526"/>
    <w:rsid w:val="0037665E"/>
    <w:rsid w:val="00376CAB"/>
    <w:rsid w:val="00377192"/>
    <w:rsid w:val="003775CB"/>
    <w:rsid w:val="00377617"/>
    <w:rsid w:val="003776C3"/>
    <w:rsid w:val="0037789D"/>
    <w:rsid w:val="00377DA1"/>
    <w:rsid w:val="00380D65"/>
    <w:rsid w:val="00380E3E"/>
    <w:rsid w:val="00381504"/>
    <w:rsid w:val="00381C41"/>
    <w:rsid w:val="0038204C"/>
    <w:rsid w:val="003825C5"/>
    <w:rsid w:val="0038352F"/>
    <w:rsid w:val="00383651"/>
    <w:rsid w:val="0038366A"/>
    <w:rsid w:val="00383713"/>
    <w:rsid w:val="00383C10"/>
    <w:rsid w:val="00384CD5"/>
    <w:rsid w:val="00385866"/>
    <w:rsid w:val="00385B31"/>
    <w:rsid w:val="00385B8E"/>
    <w:rsid w:val="0038601F"/>
    <w:rsid w:val="00386696"/>
    <w:rsid w:val="003869A6"/>
    <w:rsid w:val="00386A5B"/>
    <w:rsid w:val="0038709E"/>
    <w:rsid w:val="00387E42"/>
    <w:rsid w:val="0039075C"/>
    <w:rsid w:val="00390C7C"/>
    <w:rsid w:val="003916F9"/>
    <w:rsid w:val="00391AAD"/>
    <w:rsid w:val="00391B95"/>
    <w:rsid w:val="00391C12"/>
    <w:rsid w:val="00391C76"/>
    <w:rsid w:val="00391FC3"/>
    <w:rsid w:val="003923AB"/>
    <w:rsid w:val="00392DDA"/>
    <w:rsid w:val="00393230"/>
    <w:rsid w:val="0039459E"/>
    <w:rsid w:val="003946A6"/>
    <w:rsid w:val="003946C5"/>
    <w:rsid w:val="003956CC"/>
    <w:rsid w:val="0039620E"/>
    <w:rsid w:val="00396474"/>
    <w:rsid w:val="003978AF"/>
    <w:rsid w:val="003A0216"/>
    <w:rsid w:val="003A05D2"/>
    <w:rsid w:val="003A0FE6"/>
    <w:rsid w:val="003A12FB"/>
    <w:rsid w:val="003A193A"/>
    <w:rsid w:val="003A1BD3"/>
    <w:rsid w:val="003A1F28"/>
    <w:rsid w:val="003A2B4E"/>
    <w:rsid w:val="003A3215"/>
    <w:rsid w:val="003A3969"/>
    <w:rsid w:val="003A3BFC"/>
    <w:rsid w:val="003A3DD8"/>
    <w:rsid w:val="003A3FE8"/>
    <w:rsid w:val="003A5811"/>
    <w:rsid w:val="003A5F96"/>
    <w:rsid w:val="003A620C"/>
    <w:rsid w:val="003A71F5"/>
    <w:rsid w:val="003A7825"/>
    <w:rsid w:val="003A7D51"/>
    <w:rsid w:val="003A7E78"/>
    <w:rsid w:val="003B01A4"/>
    <w:rsid w:val="003B074D"/>
    <w:rsid w:val="003B11F8"/>
    <w:rsid w:val="003B1B37"/>
    <w:rsid w:val="003B1E53"/>
    <w:rsid w:val="003B22B0"/>
    <w:rsid w:val="003B291C"/>
    <w:rsid w:val="003B38BF"/>
    <w:rsid w:val="003B3EA0"/>
    <w:rsid w:val="003B3EEB"/>
    <w:rsid w:val="003B4402"/>
    <w:rsid w:val="003B4F83"/>
    <w:rsid w:val="003B5118"/>
    <w:rsid w:val="003B5441"/>
    <w:rsid w:val="003B55CA"/>
    <w:rsid w:val="003B571A"/>
    <w:rsid w:val="003B5778"/>
    <w:rsid w:val="003B5A8E"/>
    <w:rsid w:val="003B5BAC"/>
    <w:rsid w:val="003B5CDF"/>
    <w:rsid w:val="003B5F9F"/>
    <w:rsid w:val="003B6394"/>
    <w:rsid w:val="003B6738"/>
    <w:rsid w:val="003B6F8A"/>
    <w:rsid w:val="003B6FF8"/>
    <w:rsid w:val="003B7052"/>
    <w:rsid w:val="003B75D5"/>
    <w:rsid w:val="003B7A5C"/>
    <w:rsid w:val="003B7BA7"/>
    <w:rsid w:val="003B7BC9"/>
    <w:rsid w:val="003B7ECD"/>
    <w:rsid w:val="003C1042"/>
    <w:rsid w:val="003C27D2"/>
    <w:rsid w:val="003C2977"/>
    <w:rsid w:val="003C2D5A"/>
    <w:rsid w:val="003C2E14"/>
    <w:rsid w:val="003C3515"/>
    <w:rsid w:val="003C367D"/>
    <w:rsid w:val="003C39D5"/>
    <w:rsid w:val="003C3A72"/>
    <w:rsid w:val="003C45BF"/>
    <w:rsid w:val="003C4EA4"/>
    <w:rsid w:val="003C5D00"/>
    <w:rsid w:val="003C601F"/>
    <w:rsid w:val="003C6142"/>
    <w:rsid w:val="003C62BF"/>
    <w:rsid w:val="003C6531"/>
    <w:rsid w:val="003C747F"/>
    <w:rsid w:val="003D00DA"/>
    <w:rsid w:val="003D119E"/>
    <w:rsid w:val="003D12BC"/>
    <w:rsid w:val="003D16B7"/>
    <w:rsid w:val="003D1970"/>
    <w:rsid w:val="003D2834"/>
    <w:rsid w:val="003D284F"/>
    <w:rsid w:val="003D2B51"/>
    <w:rsid w:val="003D2DD6"/>
    <w:rsid w:val="003D349A"/>
    <w:rsid w:val="003D3A0E"/>
    <w:rsid w:val="003D3B12"/>
    <w:rsid w:val="003D3CA3"/>
    <w:rsid w:val="003D4258"/>
    <w:rsid w:val="003D42E4"/>
    <w:rsid w:val="003D477E"/>
    <w:rsid w:val="003D482B"/>
    <w:rsid w:val="003D498A"/>
    <w:rsid w:val="003D52C9"/>
    <w:rsid w:val="003D56BB"/>
    <w:rsid w:val="003D5ACA"/>
    <w:rsid w:val="003D5C93"/>
    <w:rsid w:val="003D5F2E"/>
    <w:rsid w:val="003D5F4F"/>
    <w:rsid w:val="003D6673"/>
    <w:rsid w:val="003D6E75"/>
    <w:rsid w:val="003D71C7"/>
    <w:rsid w:val="003D72DA"/>
    <w:rsid w:val="003D7B08"/>
    <w:rsid w:val="003E0270"/>
    <w:rsid w:val="003E03DC"/>
    <w:rsid w:val="003E1750"/>
    <w:rsid w:val="003E1A76"/>
    <w:rsid w:val="003E266A"/>
    <w:rsid w:val="003E2CB0"/>
    <w:rsid w:val="003E4C7C"/>
    <w:rsid w:val="003E4D1B"/>
    <w:rsid w:val="003E4E73"/>
    <w:rsid w:val="003E5319"/>
    <w:rsid w:val="003E5574"/>
    <w:rsid w:val="003E572D"/>
    <w:rsid w:val="003E574D"/>
    <w:rsid w:val="003E6548"/>
    <w:rsid w:val="003E693B"/>
    <w:rsid w:val="003E778B"/>
    <w:rsid w:val="003F043B"/>
    <w:rsid w:val="003F065A"/>
    <w:rsid w:val="003F0C80"/>
    <w:rsid w:val="003F1372"/>
    <w:rsid w:val="003F1437"/>
    <w:rsid w:val="003F15B7"/>
    <w:rsid w:val="003F15E8"/>
    <w:rsid w:val="003F1660"/>
    <w:rsid w:val="003F16EC"/>
    <w:rsid w:val="003F1850"/>
    <w:rsid w:val="003F1A1A"/>
    <w:rsid w:val="003F22F9"/>
    <w:rsid w:val="003F2CD5"/>
    <w:rsid w:val="003F3600"/>
    <w:rsid w:val="003F3652"/>
    <w:rsid w:val="003F38EC"/>
    <w:rsid w:val="003F4149"/>
    <w:rsid w:val="003F4443"/>
    <w:rsid w:val="003F4B5C"/>
    <w:rsid w:val="003F4E75"/>
    <w:rsid w:val="003F5274"/>
    <w:rsid w:val="003F543E"/>
    <w:rsid w:val="003F5840"/>
    <w:rsid w:val="003F5E0A"/>
    <w:rsid w:val="003F640C"/>
    <w:rsid w:val="003F6752"/>
    <w:rsid w:val="003F6967"/>
    <w:rsid w:val="003F6BB4"/>
    <w:rsid w:val="003F6E07"/>
    <w:rsid w:val="003F73D2"/>
    <w:rsid w:val="003F7B22"/>
    <w:rsid w:val="003F7F1E"/>
    <w:rsid w:val="0040026D"/>
    <w:rsid w:val="0040104C"/>
    <w:rsid w:val="004010A6"/>
    <w:rsid w:val="00401A61"/>
    <w:rsid w:val="00402359"/>
    <w:rsid w:val="004024E5"/>
    <w:rsid w:val="00402B02"/>
    <w:rsid w:val="00403142"/>
    <w:rsid w:val="00403BCC"/>
    <w:rsid w:val="00403F22"/>
    <w:rsid w:val="00404244"/>
    <w:rsid w:val="00404397"/>
    <w:rsid w:val="004044E4"/>
    <w:rsid w:val="004049B8"/>
    <w:rsid w:val="004053F2"/>
    <w:rsid w:val="0040541F"/>
    <w:rsid w:val="004054FF"/>
    <w:rsid w:val="00405BAE"/>
    <w:rsid w:val="004062EC"/>
    <w:rsid w:val="00406A74"/>
    <w:rsid w:val="00406B27"/>
    <w:rsid w:val="00407003"/>
    <w:rsid w:val="0040705A"/>
    <w:rsid w:val="004072DD"/>
    <w:rsid w:val="004072F2"/>
    <w:rsid w:val="00407761"/>
    <w:rsid w:val="00407858"/>
    <w:rsid w:val="004079B7"/>
    <w:rsid w:val="00410455"/>
    <w:rsid w:val="00410D24"/>
    <w:rsid w:val="00410F19"/>
    <w:rsid w:val="00411613"/>
    <w:rsid w:val="00411876"/>
    <w:rsid w:val="00411A24"/>
    <w:rsid w:val="004121F0"/>
    <w:rsid w:val="004127E5"/>
    <w:rsid w:val="00412982"/>
    <w:rsid w:val="004129A2"/>
    <w:rsid w:val="00412C60"/>
    <w:rsid w:val="00413634"/>
    <w:rsid w:val="0041365E"/>
    <w:rsid w:val="00413C3E"/>
    <w:rsid w:val="00413F7E"/>
    <w:rsid w:val="00414E59"/>
    <w:rsid w:val="004169F1"/>
    <w:rsid w:val="00416B83"/>
    <w:rsid w:val="00416E0B"/>
    <w:rsid w:val="00417605"/>
    <w:rsid w:val="00417A61"/>
    <w:rsid w:val="00421478"/>
    <w:rsid w:val="00422814"/>
    <w:rsid w:val="00422D0C"/>
    <w:rsid w:val="00423419"/>
    <w:rsid w:val="00423442"/>
    <w:rsid w:val="0042385F"/>
    <w:rsid w:val="004238B1"/>
    <w:rsid w:val="004244FD"/>
    <w:rsid w:val="00424CFB"/>
    <w:rsid w:val="00424F10"/>
    <w:rsid w:val="004254D4"/>
    <w:rsid w:val="00425724"/>
    <w:rsid w:val="004259EC"/>
    <w:rsid w:val="00425FF3"/>
    <w:rsid w:val="0042620E"/>
    <w:rsid w:val="00426AB5"/>
    <w:rsid w:val="004272EE"/>
    <w:rsid w:val="00427438"/>
    <w:rsid w:val="00430F81"/>
    <w:rsid w:val="00430FF2"/>
    <w:rsid w:val="0043100F"/>
    <w:rsid w:val="00431223"/>
    <w:rsid w:val="004313CF"/>
    <w:rsid w:val="004315C6"/>
    <w:rsid w:val="00432BAB"/>
    <w:rsid w:val="00432D01"/>
    <w:rsid w:val="00432D06"/>
    <w:rsid w:val="004334FD"/>
    <w:rsid w:val="004335A7"/>
    <w:rsid w:val="00433777"/>
    <w:rsid w:val="004337CA"/>
    <w:rsid w:val="00433EE4"/>
    <w:rsid w:val="0043419D"/>
    <w:rsid w:val="004349BF"/>
    <w:rsid w:val="004349F3"/>
    <w:rsid w:val="00434A2F"/>
    <w:rsid w:val="00434BA4"/>
    <w:rsid w:val="00435DCB"/>
    <w:rsid w:val="0043688D"/>
    <w:rsid w:val="00436A44"/>
    <w:rsid w:val="00436EC4"/>
    <w:rsid w:val="00437016"/>
    <w:rsid w:val="00437139"/>
    <w:rsid w:val="004373C3"/>
    <w:rsid w:val="004375F8"/>
    <w:rsid w:val="00437B18"/>
    <w:rsid w:val="00440002"/>
    <w:rsid w:val="00440B5D"/>
    <w:rsid w:val="00442188"/>
    <w:rsid w:val="004425EF"/>
    <w:rsid w:val="004426D7"/>
    <w:rsid w:val="004429B4"/>
    <w:rsid w:val="00442A7D"/>
    <w:rsid w:val="00442B47"/>
    <w:rsid w:val="00442B61"/>
    <w:rsid w:val="00443186"/>
    <w:rsid w:val="0044342A"/>
    <w:rsid w:val="00443BED"/>
    <w:rsid w:val="00443CD6"/>
    <w:rsid w:val="00443D65"/>
    <w:rsid w:val="004446CA"/>
    <w:rsid w:val="0044481E"/>
    <w:rsid w:val="00444A78"/>
    <w:rsid w:val="00444AC7"/>
    <w:rsid w:val="00444C12"/>
    <w:rsid w:val="004452EA"/>
    <w:rsid w:val="0044565D"/>
    <w:rsid w:val="004457C1"/>
    <w:rsid w:val="00445D09"/>
    <w:rsid w:val="0044616D"/>
    <w:rsid w:val="004467F3"/>
    <w:rsid w:val="00446CC6"/>
    <w:rsid w:val="00446E09"/>
    <w:rsid w:val="004472E6"/>
    <w:rsid w:val="004474AE"/>
    <w:rsid w:val="00447681"/>
    <w:rsid w:val="00447C9F"/>
    <w:rsid w:val="00450D9C"/>
    <w:rsid w:val="004513FC"/>
    <w:rsid w:val="004515DA"/>
    <w:rsid w:val="00451664"/>
    <w:rsid w:val="004517C7"/>
    <w:rsid w:val="00451F7A"/>
    <w:rsid w:val="004522B7"/>
    <w:rsid w:val="0045235E"/>
    <w:rsid w:val="00452449"/>
    <w:rsid w:val="0045328F"/>
    <w:rsid w:val="00453828"/>
    <w:rsid w:val="00453896"/>
    <w:rsid w:val="00454138"/>
    <w:rsid w:val="0045420D"/>
    <w:rsid w:val="00454287"/>
    <w:rsid w:val="0045475A"/>
    <w:rsid w:val="00454981"/>
    <w:rsid w:val="00454D89"/>
    <w:rsid w:val="00455332"/>
    <w:rsid w:val="00455B46"/>
    <w:rsid w:val="00455C3A"/>
    <w:rsid w:val="00455E04"/>
    <w:rsid w:val="00456522"/>
    <w:rsid w:val="00456B5E"/>
    <w:rsid w:val="004571C3"/>
    <w:rsid w:val="00457287"/>
    <w:rsid w:val="0046046F"/>
    <w:rsid w:val="004605A9"/>
    <w:rsid w:val="00460A94"/>
    <w:rsid w:val="00460F72"/>
    <w:rsid w:val="004615E6"/>
    <w:rsid w:val="00462340"/>
    <w:rsid w:val="004624BC"/>
    <w:rsid w:val="00462692"/>
    <w:rsid w:val="00462720"/>
    <w:rsid w:val="00463376"/>
    <w:rsid w:val="00463684"/>
    <w:rsid w:val="00463AF9"/>
    <w:rsid w:val="00464135"/>
    <w:rsid w:val="0046472E"/>
    <w:rsid w:val="00464AAF"/>
    <w:rsid w:val="00464C45"/>
    <w:rsid w:val="00464FD3"/>
    <w:rsid w:val="00465A91"/>
    <w:rsid w:val="00465B79"/>
    <w:rsid w:val="004660C5"/>
    <w:rsid w:val="004660C6"/>
    <w:rsid w:val="004663EE"/>
    <w:rsid w:val="004667D0"/>
    <w:rsid w:val="004668C3"/>
    <w:rsid w:val="0046764D"/>
    <w:rsid w:val="0047032C"/>
    <w:rsid w:val="00470B33"/>
    <w:rsid w:val="00470DB2"/>
    <w:rsid w:val="00471A4A"/>
    <w:rsid w:val="00472920"/>
    <w:rsid w:val="00473238"/>
    <w:rsid w:val="0047354A"/>
    <w:rsid w:val="00473F4E"/>
    <w:rsid w:val="00474793"/>
    <w:rsid w:val="00474BE7"/>
    <w:rsid w:val="0047584A"/>
    <w:rsid w:val="00475CDF"/>
    <w:rsid w:val="00476460"/>
    <w:rsid w:val="004764AB"/>
    <w:rsid w:val="0047695D"/>
    <w:rsid w:val="004771C1"/>
    <w:rsid w:val="004773AD"/>
    <w:rsid w:val="004775C8"/>
    <w:rsid w:val="004779E3"/>
    <w:rsid w:val="00480235"/>
    <w:rsid w:val="00480423"/>
    <w:rsid w:val="00480819"/>
    <w:rsid w:val="00480AE9"/>
    <w:rsid w:val="00480CE4"/>
    <w:rsid w:val="00480E3B"/>
    <w:rsid w:val="00481C2A"/>
    <w:rsid w:val="00481E50"/>
    <w:rsid w:val="00482933"/>
    <w:rsid w:val="00482C96"/>
    <w:rsid w:val="00482CCE"/>
    <w:rsid w:val="00482F58"/>
    <w:rsid w:val="0048325B"/>
    <w:rsid w:val="0048328D"/>
    <w:rsid w:val="004834D0"/>
    <w:rsid w:val="0048355F"/>
    <w:rsid w:val="004838E9"/>
    <w:rsid w:val="00483980"/>
    <w:rsid w:val="00483C24"/>
    <w:rsid w:val="00484630"/>
    <w:rsid w:val="0048619B"/>
    <w:rsid w:val="0048636D"/>
    <w:rsid w:val="004868EB"/>
    <w:rsid w:val="00487050"/>
    <w:rsid w:val="0048729C"/>
    <w:rsid w:val="00487CDF"/>
    <w:rsid w:val="00487EF4"/>
    <w:rsid w:val="00490111"/>
    <w:rsid w:val="00490347"/>
    <w:rsid w:val="004903FD"/>
    <w:rsid w:val="0049050B"/>
    <w:rsid w:val="00490A89"/>
    <w:rsid w:val="00491265"/>
    <w:rsid w:val="00491377"/>
    <w:rsid w:val="00491844"/>
    <w:rsid w:val="00491C23"/>
    <w:rsid w:val="00491EF6"/>
    <w:rsid w:val="00492297"/>
    <w:rsid w:val="00492604"/>
    <w:rsid w:val="00492AE9"/>
    <w:rsid w:val="00492E83"/>
    <w:rsid w:val="004934FE"/>
    <w:rsid w:val="00493940"/>
    <w:rsid w:val="00494028"/>
    <w:rsid w:val="004946EC"/>
    <w:rsid w:val="004953DD"/>
    <w:rsid w:val="004954E1"/>
    <w:rsid w:val="0049594C"/>
    <w:rsid w:val="00495B73"/>
    <w:rsid w:val="00496540"/>
    <w:rsid w:val="00496D1F"/>
    <w:rsid w:val="00496D55"/>
    <w:rsid w:val="00496F93"/>
    <w:rsid w:val="0049780F"/>
    <w:rsid w:val="00497E92"/>
    <w:rsid w:val="004A00F2"/>
    <w:rsid w:val="004A03D6"/>
    <w:rsid w:val="004A0DED"/>
    <w:rsid w:val="004A253C"/>
    <w:rsid w:val="004A263E"/>
    <w:rsid w:val="004A284E"/>
    <w:rsid w:val="004A2CEF"/>
    <w:rsid w:val="004A3280"/>
    <w:rsid w:val="004A3AA3"/>
    <w:rsid w:val="004A4762"/>
    <w:rsid w:val="004A47A6"/>
    <w:rsid w:val="004A652D"/>
    <w:rsid w:val="004A66E0"/>
    <w:rsid w:val="004A676B"/>
    <w:rsid w:val="004A6C7E"/>
    <w:rsid w:val="004A717B"/>
    <w:rsid w:val="004B002A"/>
    <w:rsid w:val="004B00A3"/>
    <w:rsid w:val="004B047A"/>
    <w:rsid w:val="004B04F6"/>
    <w:rsid w:val="004B0609"/>
    <w:rsid w:val="004B0D46"/>
    <w:rsid w:val="004B168C"/>
    <w:rsid w:val="004B1860"/>
    <w:rsid w:val="004B1D3F"/>
    <w:rsid w:val="004B2108"/>
    <w:rsid w:val="004B2484"/>
    <w:rsid w:val="004B2D20"/>
    <w:rsid w:val="004B319F"/>
    <w:rsid w:val="004B38D8"/>
    <w:rsid w:val="004B3AAC"/>
    <w:rsid w:val="004B3BFF"/>
    <w:rsid w:val="004B3D69"/>
    <w:rsid w:val="004B3F50"/>
    <w:rsid w:val="004B3F91"/>
    <w:rsid w:val="004B3FB7"/>
    <w:rsid w:val="004B4230"/>
    <w:rsid w:val="004B4277"/>
    <w:rsid w:val="004B4AFA"/>
    <w:rsid w:val="004B4C34"/>
    <w:rsid w:val="004B4C6B"/>
    <w:rsid w:val="004B4DBE"/>
    <w:rsid w:val="004B50CA"/>
    <w:rsid w:val="004B51A6"/>
    <w:rsid w:val="004B6912"/>
    <w:rsid w:val="004B6A3B"/>
    <w:rsid w:val="004B6A46"/>
    <w:rsid w:val="004B6D6C"/>
    <w:rsid w:val="004C0B4B"/>
    <w:rsid w:val="004C14F4"/>
    <w:rsid w:val="004C1A0A"/>
    <w:rsid w:val="004C22E6"/>
    <w:rsid w:val="004C259D"/>
    <w:rsid w:val="004C2ACD"/>
    <w:rsid w:val="004C2B5D"/>
    <w:rsid w:val="004C2D1B"/>
    <w:rsid w:val="004C2D47"/>
    <w:rsid w:val="004C31FB"/>
    <w:rsid w:val="004C3C60"/>
    <w:rsid w:val="004C3D7C"/>
    <w:rsid w:val="004C4B89"/>
    <w:rsid w:val="004C4D4D"/>
    <w:rsid w:val="004C5451"/>
    <w:rsid w:val="004C5825"/>
    <w:rsid w:val="004C5DD7"/>
    <w:rsid w:val="004C6451"/>
    <w:rsid w:val="004C6B13"/>
    <w:rsid w:val="004C7859"/>
    <w:rsid w:val="004C7C1F"/>
    <w:rsid w:val="004D0354"/>
    <w:rsid w:val="004D0510"/>
    <w:rsid w:val="004D0C20"/>
    <w:rsid w:val="004D17F0"/>
    <w:rsid w:val="004D1959"/>
    <w:rsid w:val="004D1FDA"/>
    <w:rsid w:val="004D21F8"/>
    <w:rsid w:val="004D25FE"/>
    <w:rsid w:val="004D26B7"/>
    <w:rsid w:val="004D29EC"/>
    <w:rsid w:val="004D3524"/>
    <w:rsid w:val="004D3C93"/>
    <w:rsid w:val="004D4753"/>
    <w:rsid w:val="004D484A"/>
    <w:rsid w:val="004D4BAD"/>
    <w:rsid w:val="004D5E3B"/>
    <w:rsid w:val="004D67DF"/>
    <w:rsid w:val="004D6867"/>
    <w:rsid w:val="004D75AF"/>
    <w:rsid w:val="004D7936"/>
    <w:rsid w:val="004D7A8F"/>
    <w:rsid w:val="004D7C3E"/>
    <w:rsid w:val="004E0293"/>
    <w:rsid w:val="004E0598"/>
    <w:rsid w:val="004E09C9"/>
    <w:rsid w:val="004E0AC1"/>
    <w:rsid w:val="004E0B7F"/>
    <w:rsid w:val="004E10AA"/>
    <w:rsid w:val="004E1482"/>
    <w:rsid w:val="004E2015"/>
    <w:rsid w:val="004E2135"/>
    <w:rsid w:val="004E22B3"/>
    <w:rsid w:val="004E2560"/>
    <w:rsid w:val="004E2E15"/>
    <w:rsid w:val="004E2F6C"/>
    <w:rsid w:val="004E3477"/>
    <w:rsid w:val="004E362C"/>
    <w:rsid w:val="004E39C9"/>
    <w:rsid w:val="004E3AC5"/>
    <w:rsid w:val="004E3E69"/>
    <w:rsid w:val="004E459F"/>
    <w:rsid w:val="004E4C1F"/>
    <w:rsid w:val="004E4C2E"/>
    <w:rsid w:val="004E4EB1"/>
    <w:rsid w:val="004E500C"/>
    <w:rsid w:val="004E51E0"/>
    <w:rsid w:val="004E540E"/>
    <w:rsid w:val="004E5C83"/>
    <w:rsid w:val="004E6211"/>
    <w:rsid w:val="004E64CD"/>
    <w:rsid w:val="004E66FE"/>
    <w:rsid w:val="004E6D38"/>
    <w:rsid w:val="004E70A9"/>
    <w:rsid w:val="004E74A8"/>
    <w:rsid w:val="004E751E"/>
    <w:rsid w:val="004E7565"/>
    <w:rsid w:val="004E76CB"/>
    <w:rsid w:val="004E7811"/>
    <w:rsid w:val="004F02A1"/>
    <w:rsid w:val="004F1122"/>
    <w:rsid w:val="004F1178"/>
    <w:rsid w:val="004F1593"/>
    <w:rsid w:val="004F161D"/>
    <w:rsid w:val="004F189F"/>
    <w:rsid w:val="004F1CCF"/>
    <w:rsid w:val="004F22FE"/>
    <w:rsid w:val="004F354C"/>
    <w:rsid w:val="004F37E1"/>
    <w:rsid w:val="004F3FE7"/>
    <w:rsid w:val="004F3FF6"/>
    <w:rsid w:val="004F4123"/>
    <w:rsid w:val="004F5378"/>
    <w:rsid w:val="004F59DE"/>
    <w:rsid w:val="004F67C8"/>
    <w:rsid w:val="004F710C"/>
    <w:rsid w:val="004F7393"/>
    <w:rsid w:val="004F7901"/>
    <w:rsid w:val="004F7E2C"/>
    <w:rsid w:val="0050011B"/>
    <w:rsid w:val="005001B4"/>
    <w:rsid w:val="00500480"/>
    <w:rsid w:val="0050063F"/>
    <w:rsid w:val="005006EC"/>
    <w:rsid w:val="00500B00"/>
    <w:rsid w:val="00501138"/>
    <w:rsid w:val="00501C29"/>
    <w:rsid w:val="00501C57"/>
    <w:rsid w:val="00502244"/>
    <w:rsid w:val="005022D9"/>
    <w:rsid w:val="005025A1"/>
    <w:rsid w:val="00502EEF"/>
    <w:rsid w:val="00503933"/>
    <w:rsid w:val="005039F8"/>
    <w:rsid w:val="00503D23"/>
    <w:rsid w:val="00503DA8"/>
    <w:rsid w:val="00503E56"/>
    <w:rsid w:val="00504C31"/>
    <w:rsid w:val="00504C70"/>
    <w:rsid w:val="00505254"/>
    <w:rsid w:val="00505724"/>
    <w:rsid w:val="00505898"/>
    <w:rsid w:val="005058CD"/>
    <w:rsid w:val="00505A87"/>
    <w:rsid w:val="00505BB9"/>
    <w:rsid w:val="005060FC"/>
    <w:rsid w:val="00506171"/>
    <w:rsid w:val="00506C23"/>
    <w:rsid w:val="00506C44"/>
    <w:rsid w:val="00506C70"/>
    <w:rsid w:val="005075D9"/>
    <w:rsid w:val="00507AD4"/>
    <w:rsid w:val="00507BE8"/>
    <w:rsid w:val="00507D3D"/>
    <w:rsid w:val="00507D7F"/>
    <w:rsid w:val="00507FF4"/>
    <w:rsid w:val="005103CB"/>
    <w:rsid w:val="00510E86"/>
    <w:rsid w:val="00511261"/>
    <w:rsid w:val="005126B8"/>
    <w:rsid w:val="00513875"/>
    <w:rsid w:val="00514847"/>
    <w:rsid w:val="00515756"/>
    <w:rsid w:val="00515AB7"/>
    <w:rsid w:val="00515C8A"/>
    <w:rsid w:val="0051603A"/>
    <w:rsid w:val="0051646F"/>
    <w:rsid w:val="00516ABC"/>
    <w:rsid w:val="00516CB7"/>
    <w:rsid w:val="00516FD4"/>
    <w:rsid w:val="0051776B"/>
    <w:rsid w:val="00517DF3"/>
    <w:rsid w:val="005213C4"/>
    <w:rsid w:val="005214D1"/>
    <w:rsid w:val="005216FB"/>
    <w:rsid w:val="00521FD5"/>
    <w:rsid w:val="00522304"/>
    <w:rsid w:val="00522486"/>
    <w:rsid w:val="00522719"/>
    <w:rsid w:val="00522ACA"/>
    <w:rsid w:val="00523573"/>
    <w:rsid w:val="005235C9"/>
    <w:rsid w:val="00524203"/>
    <w:rsid w:val="005249EF"/>
    <w:rsid w:val="005250CB"/>
    <w:rsid w:val="00525F0F"/>
    <w:rsid w:val="00526337"/>
    <w:rsid w:val="005267DB"/>
    <w:rsid w:val="00526A08"/>
    <w:rsid w:val="00526E23"/>
    <w:rsid w:val="00527504"/>
    <w:rsid w:val="005276BA"/>
    <w:rsid w:val="00527730"/>
    <w:rsid w:val="0053026D"/>
    <w:rsid w:val="0053078C"/>
    <w:rsid w:val="005310DB"/>
    <w:rsid w:val="00531618"/>
    <w:rsid w:val="00531668"/>
    <w:rsid w:val="005316AC"/>
    <w:rsid w:val="00531872"/>
    <w:rsid w:val="00532595"/>
    <w:rsid w:val="005328B6"/>
    <w:rsid w:val="00532A78"/>
    <w:rsid w:val="005331BC"/>
    <w:rsid w:val="00533AFC"/>
    <w:rsid w:val="00534104"/>
    <w:rsid w:val="0053438C"/>
    <w:rsid w:val="00534495"/>
    <w:rsid w:val="00535112"/>
    <w:rsid w:val="005351FC"/>
    <w:rsid w:val="005352F6"/>
    <w:rsid w:val="00535359"/>
    <w:rsid w:val="00535442"/>
    <w:rsid w:val="0053576C"/>
    <w:rsid w:val="005363D5"/>
    <w:rsid w:val="0053692D"/>
    <w:rsid w:val="00536DAC"/>
    <w:rsid w:val="00536F24"/>
    <w:rsid w:val="00537358"/>
    <w:rsid w:val="005375C9"/>
    <w:rsid w:val="00537A12"/>
    <w:rsid w:val="00537C2A"/>
    <w:rsid w:val="00537C73"/>
    <w:rsid w:val="005407CA"/>
    <w:rsid w:val="00540876"/>
    <w:rsid w:val="00541111"/>
    <w:rsid w:val="00541129"/>
    <w:rsid w:val="00541826"/>
    <w:rsid w:val="00541A78"/>
    <w:rsid w:val="00541B2F"/>
    <w:rsid w:val="00541D98"/>
    <w:rsid w:val="005426B2"/>
    <w:rsid w:val="0054273A"/>
    <w:rsid w:val="0054278C"/>
    <w:rsid w:val="00542A6A"/>
    <w:rsid w:val="00542FB1"/>
    <w:rsid w:val="00543058"/>
    <w:rsid w:val="00543331"/>
    <w:rsid w:val="00543384"/>
    <w:rsid w:val="005436A2"/>
    <w:rsid w:val="00543973"/>
    <w:rsid w:val="00543A38"/>
    <w:rsid w:val="00544110"/>
    <w:rsid w:val="00544458"/>
    <w:rsid w:val="0054488B"/>
    <w:rsid w:val="00544992"/>
    <w:rsid w:val="00544A89"/>
    <w:rsid w:val="00545FE6"/>
    <w:rsid w:val="00546138"/>
    <w:rsid w:val="005463FD"/>
    <w:rsid w:val="00546BBD"/>
    <w:rsid w:val="00546BD7"/>
    <w:rsid w:val="00546CF5"/>
    <w:rsid w:val="00546D51"/>
    <w:rsid w:val="00546DA7"/>
    <w:rsid w:val="0054763C"/>
    <w:rsid w:val="005509F2"/>
    <w:rsid w:val="00551D6B"/>
    <w:rsid w:val="005520D2"/>
    <w:rsid w:val="0055323D"/>
    <w:rsid w:val="00553457"/>
    <w:rsid w:val="0055373E"/>
    <w:rsid w:val="00553E0D"/>
    <w:rsid w:val="00553FF7"/>
    <w:rsid w:val="00554248"/>
    <w:rsid w:val="00554286"/>
    <w:rsid w:val="0055441B"/>
    <w:rsid w:val="005550F1"/>
    <w:rsid w:val="00556092"/>
    <w:rsid w:val="005560AE"/>
    <w:rsid w:val="0055647B"/>
    <w:rsid w:val="005569CE"/>
    <w:rsid w:val="00556B3E"/>
    <w:rsid w:val="00556FCD"/>
    <w:rsid w:val="0055794D"/>
    <w:rsid w:val="0055798E"/>
    <w:rsid w:val="00557B6F"/>
    <w:rsid w:val="00560057"/>
    <w:rsid w:val="00560221"/>
    <w:rsid w:val="0056075C"/>
    <w:rsid w:val="005609D5"/>
    <w:rsid w:val="00560A16"/>
    <w:rsid w:val="00560C29"/>
    <w:rsid w:val="00560CFC"/>
    <w:rsid w:val="005612F7"/>
    <w:rsid w:val="00561419"/>
    <w:rsid w:val="00561713"/>
    <w:rsid w:val="00561DC0"/>
    <w:rsid w:val="005622CE"/>
    <w:rsid w:val="005627DE"/>
    <w:rsid w:val="005628A4"/>
    <w:rsid w:val="005628B3"/>
    <w:rsid w:val="00562A2A"/>
    <w:rsid w:val="00562ECE"/>
    <w:rsid w:val="00562F7D"/>
    <w:rsid w:val="00563B1C"/>
    <w:rsid w:val="005642DD"/>
    <w:rsid w:val="0056464E"/>
    <w:rsid w:val="00564B49"/>
    <w:rsid w:val="0056534F"/>
    <w:rsid w:val="0056552E"/>
    <w:rsid w:val="00565B96"/>
    <w:rsid w:val="00566393"/>
    <w:rsid w:val="0056642B"/>
    <w:rsid w:val="00566B40"/>
    <w:rsid w:val="00566D7F"/>
    <w:rsid w:val="00566F5E"/>
    <w:rsid w:val="00567457"/>
    <w:rsid w:val="005674F9"/>
    <w:rsid w:val="005709F1"/>
    <w:rsid w:val="0057171B"/>
    <w:rsid w:val="00571BE4"/>
    <w:rsid w:val="00572ADB"/>
    <w:rsid w:val="00572C9D"/>
    <w:rsid w:val="005733B9"/>
    <w:rsid w:val="00573890"/>
    <w:rsid w:val="00573CB8"/>
    <w:rsid w:val="00573F77"/>
    <w:rsid w:val="00574829"/>
    <w:rsid w:val="00574AA0"/>
    <w:rsid w:val="00574C8C"/>
    <w:rsid w:val="0057530F"/>
    <w:rsid w:val="0057574F"/>
    <w:rsid w:val="00575CAC"/>
    <w:rsid w:val="00575E4B"/>
    <w:rsid w:val="00575F6A"/>
    <w:rsid w:val="005760AA"/>
    <w:rsid w:val="00576427"/>
    <w:rsid w:val="005764E0"/>
    <w:rsid w:val="00576E70"/>
    <w:rsid w:val="0057749F"/>
    <w:rsid w:val="0057786B"/>
    <w:rsid w:val="00580679"/>
    <w:rsid w:val="0058085C"/>
    <w:rsid w:val="00580AB7"/>
    <w:rsid w:val="00581079"/>
    <w:rsid w:val="005811C5"/>
    <w:rsid w:val="00581370"/>
    <w:rsid w:val="00581413"/>
    <w:rsid w:val="00581A08"/>
    <w:rsid w:val="00581AA6"/>
    <w:rsid w:val="00581AA8"/>
    <w:rsid w:val="00581BAA"/>
    <w:rsid w:val="00581D1E"/>
    <w:rsid w:val="005820A3"/>
    <w:rsid w:val="005823A2"/>
    <w:rsid w:val="00582872"/>
    <w:rsid w:val="00582DE6"/>
    <w:rsid w:val="00582E37"/>
    <w:rsid w:val="00582FCF"/>
    <w:rsid w:val="005831E4"/>
    <w:rsid w:val="00583387"/>
    <w:rsid w:val="00583787"/>
    <w:rsid w:val="0058409A"/>
    <w:rsid w:val="00584406"/>
    <w:rsid w:val="0058442C"/>
    <w:rsid w:val="00584985"/>
    <w:rsid w:val="00584A16"/>
    <w:rsid w:val="00584ACC"/>
    <w:rsid w:val="00584DDE"/>
    <w:rsid w:val="00584FB2"/>
    <w:rsid w:val="005856ED"/>
    <w:rsid w:val="00585ED9"/>
    <w:rsid w:val="005860DA"/>
    <w:rsid w:val="005871F6"/>
    <w:rsid w:val="0058730E"/>
    <w:rsid w:val="00590ADE"/>
    <w:rsid w:val="005913E2"/>
    <w:rsid w:val="0059167F"/>
    <w:rsid w:val="00591EA6"/>
    <w:rsid w:val="00592176"/>
    <w:rsid w:val="005937EE"/>
    <w:rsid w:val="00594795"/>
    <w:rsid w:val="005947EB"/>
    <w:rsid w:val="00594934"/>
    <w:rsid w:val="00594E48"/>
    <w:rsid w:val="00595355"/>
    <w:rsid w:val="00595B32"/>
    <w:rsid w:val="00595BD1"/>
    <w:rsid w:val="00596035"/>
    <w:rsid w:val="0059667A"/>
    <w:rsid w:val="00596775"/>
    <w:rsid w:val="00596EC1"/>
    <w:rsid w:val="00597157"/>
    <w:rsid w:val="005973D4"/>
    <w:rsid w:val="00597542"/>
    <w:rsid w:val="0059766B"/>
    <w:rsid w:val="005979CC"/>
    <w:rsid w:val="00597D41"/>
    <w:rsid w:val="005A02C8"/>
    <w:rsid w:val="005A02F9"/>
    <w:rsid w:val="005A1084"/>
    <w:rsid w:val="005A1A05"/>
    <w:rsid w:val="005A1BCD"/>
    <w:rsid w:val="005A1D01"/>
    <w:rsid w:val="005A238E"/>
    <w:rsid w:val="005A3DEB"/>
    <w:rsid w:val="005A46A3"/>
    <w:rsid w:val="005A500F"/>
    <w:rsid w:val="005A501A"/>
    <w:rsid w:val="005A5560"/>
    <w:rsid w:val="005A5E6F"/>
    <w:rsid w:val="005A64BE"/>
    <w:rsid w:val="005A6803"/>
    <w:rsid w:val="005A6981"/>
    <w:rsid w:val="005A6D1E"/>
    <w:rsid w:val="005A7694"/>
    <w:rsid w:val="005B0160"/>
    <w:rsid w:val="005B0A82"/>
    <w:rsid w:val="005B0B55"/>
    <w:rsid w:val="005B1205"/>
    <w:rsid w:val="005B121E"/>
    <w:rsid w:val="005B1628"/>
    <w:rsid w:val="005B1728"/>
    <w:rsid w:val="005B1E0A"/>
    <w:rsid w:val="005B2006"/>
    <w:rsid w:val="005B20E0"/>
    <w:rsid w:val="005B259E"/>
    <w:rsid w:val="005B28E3"/>
    <w:rsid w:val="005B2C5E"/>
    <w:rsid w:val="005B2F3B"/>
    <w:rsid w:val="005B3CD2"/>
    <w:rsid w:val="005B3D23"/>
    <w:rsid w:val="005B4177"/>
    <w:rsid w:val="005B4C4E"/>
    <w:rsid w:val="005B4EDD"/>
    <w:rsid w:val="005B53E3"/>
    <w:rsid w:val="005B56D2"/>
    <w:rsid w:val="005B5776"/>
    <w:rsid w:val="005B6205"/>
    <w:rsid w:val="005B6392"/>
    <w:rsid w:val="005B686E"/>
    <w:rsid w:val="005B6AA1"/>
    <w:rsid w:val="005B763B"/>
    <w:rsid w:val="005B7CA2"/>
    <w:rsid w:val="005C0154"/>
    <w:rsid w:val="005C05A3"/>
    <w:rsid w:val="005C0A6B"/>
    <w:rsid w:val="005C0B07"/>
    <w:rsid w:val="005C0BD5"/>
    <w:rsid w:val="005C114F"/>
    <w:rsid w:val="005C1282"/>
    <w:rsid w:val="005C14A1"/>
    <w:rsid w:val="005C170C"/>
    <w:rsid w:val="005C1F29"/>
    <w:rsid w:val="005C2471"/>
    <w:rsid w:val="005C2624"/>
    <w:rsid w:val="005C276D"/>
    <w:rsid w:val="005C2C3A"/>
    <w:rsid w:val="005C3129"/>
    <w:rsid w:val="005C345A"/>
    <w:rsid w:val="005C4589"/>
    <w:rsid w:val="005C5040"/>
    <w:rsid w:val="005C51EB"/>
    <w:rsid w:val="005C59B5"/>
    <w:rsid w:val="005C59CF"/>
    <w:rsid w:val="005C60D5"/>
    <w:rsid w:val="005C64B2"/>
    <w:rsid w:val="005C6A24"/>
    <w:rsid w:val="005C6F2D"/>
    <w:rsid w:val="005C77F8"/>
    <w:rsid w:val="005C7924"/>
    <w:rsid w:val="005D0488"/>
    <w:rsid w:val="005D08FB"/>
    <w:rsid w:val="005D09C8"/>
    <w:rsid w:val="005D0A7F"/>
    <w:rsid w:val="005D0B3C"/>
    <w:rsid w:val="005D0C4D"/>
    <w:rsid w:val="005D0DB7"/>
    <w:rsid w:val="005D14C9"/>
    <w:rsid w:val="005D1F0A"/>
    <w:rsid w:val="005D21FD"/>
    <w:rsid w:val="005D2339"/>
    <w:rsid w:val="005D2EA1"/>
    <w:rsid w:val="005D37E2"/>
    <w:rsid w:val="005D3CD3"/>
    <w:rsid w:val="005D3E6D"/>
    <w:rsid w:val="005D3EF8"/>
    <w:rsid w:val="005D3F22"/>
    <w:rsid w:val="005D41D1"/>
    <w:rsid w:val="005D4635"/>
    <w:rsid w:val="005D4A14"/>
    <w:rsid w:val="005D4D86"/>
    <w:rsid w:val="005D5215"/>
    <w:rsid w:val="005D53DE"/>
    <w:rsid w:val="005D5A41"/>
    <w:rsid w:val="005D5A8F"/>
    <w:rsid w:val="005D5BB9"/>
    <w:rsid w:val="005D5D1E"/>
    <w:rsid w:val="005D5F99"/>
    <w:rsid w:val="005D5FC6"/>
    <w:rsid w:val="005D60F8"/>
    <w:rsid w:val="005D6865"/>
    <w:rsid w:val="005D6BC4"/>
    <w:rsid w:val="005D7DF7"/>
    <w:rsid w:val="005E0041"/>
    <w:rsid w:val="005E00CD"/>
    <w:rsid w:val="005E022C"/>
    <w:rsid w:val="005E05D1"/>
    <w:rsid w:val="005E0F39"/>
    <w:rsid w:val="005E127D"/>
    <w:rsid w:val="005E15EB"/>
    <w:rsid w:val="005E1AE0"/>
    <w:rsid w:val="005E1FD9"/>
    <w:rsid w:val="005E20D8"/>
    <w:rsid w:val="005E20FE"/>
    <w:rsid w:val="005E27F3"/>
    <w:rsid w:val="005E2D19"/>
    <w:rsid w:val="005E34D0"/>
    <w:rsid w:val="005E3BF2"/>
    <w:rsid w:val="005E4D8F"/>
    <w:rsid w:val="005E4F2E"/>
    <w:rsid w:val="005E506F"/>
    <w:rsid w:val="005E53CE"/>
    <w:rsid w:val="005E5FA8"/>
    <w:rsid w:val="005E636C"/>
    <w:rsid w:val="005E6933"/>
    <w:rsid w:val="005E6CDC"/>
    <w:rsid w:val="005E6DD2"/>
    <w:rsid w:val="005E6F48"/>
    <w:rsid w:val="005E7568"/>
    <w:rsid w:val="005E7630"/>
    <w:rsid w:val="005E79FD"/>
    <w:rsid w:val="005F07DC"/>
    <w:rsid w:val="005F0CA3"/>
    <w:rsid w:val="005F1FAD"/>
    <w:rsid w:val="005F24DD"/>
    <w:rsid w:val="005F2EFB"/>
    <w:rsid w:val="005F3B8A"/>
    <w:rsid w:val="005F4197"/>
    <w:rsid w:val="005F4D7D"/>
    <w:rsid w:val="005F54F1"/>
    <w:rsid w:val="005F5700"/>
    <w:rsid w:val="005F5A5E"/>
    <w:rsid w:val="005F60F0"/>
    <w:rsid w:val="005F6AF0"/>
    <w:rsid w:val="005F75A2"/>
    <w:rsid w:val="006003C8"/>
    <w:rsid w:val="0060088E"/>
    <w:rsid w:val="00600922"/>
    <w:rsid w:val="00601799"/>
    <w:rsid w:val="0060189E"/>
    <w:rsid w:val="00601C04"/>
    <w:rsid w:val="006022FE"/>
    <w:rsid w:val="006025D1"/>
    <w:rsid w:val="00602813"/>
    <w:rsid w:val="00602EFA"/>
    <w:rsid w:val="00602F95"/>
    <w:rsid w:val="006042CE"/>
    <w:rsid w:val="006045DD"/>
    <w:rsid w:val="006050B7"/>
    <w:rsid w:val="006050B8"/>
    <w:rsid w:val="006056BA"/>
    <w:rsid w:val="00605E48"/>
    <w:rsid w:val="00606FF2"/>
    <w:rsid w:val="00607F42"/>
    <w:rsid w:val="0061003D"/>
    <w:rsid w:val="0061035C"/>
    <w:rsid w:val="00610630"/>
    <w:rsid w:val="0061074E"/>
    <w:rsid w:val="00610CF4"/>
    <w:rsid w:val="00610D7B"/>
    <w:rsid w:val="00611F38"/>
    <w:rsid w:val="00611F97"/>
    <w:rsid w:val="0061269B"/>
    <w:rsid w:val="00612F48"/>
    <w:rsid w:val="00613562"/>
    <w:rsid w:val="0061431A"/>
    <w:rsid w:val="006143F3"/>
    <w:rsid w:val="00614461"/>
    <w:rsid w:val="0061485C"/>
    <w:rsid w:val="00614D84"/>
    <w:rsid w:val="0061659B"/>
    <w:rsid w:val="00616860"/>
    <w:rsid w:val="00616AA0"/>
    <w:rsid w:val="00616F7B"/>
    <w:rsid w:val="00617C67"/>
    <w:rsid w:val="006200C6"/>
    <w:rsid w:val="006201B6"/>
    <w:rsid w:val="00620562"/>
    <w:rsid w:val="006216CC"/>
    <w:rsid w:val="00622B01"/>
    <w:rsid w:val="00622D73"/>
    <w:rsid w:val="00622EDC"/>
    <w:rsid w:val="00623055"/>
    <w:rsid w:val="006236C0"/>
    <w:rsid w:val="00623803"/>
    <w:rsid w:val="00623AC5"/>
    <w:rsid w:val="006240CD"/>
    <w:rsid w:val="006243ED"/>
    <w:rsid w:val="0062466A"/>
    <w:rsid w:val="00625B09"/>
    <w:rsid w:val="006262A6"/>
    <w:rsid w:val="006263FB"/>
    <w:rsid w:val="006264F0"/>
    <w:rsid w:val="00626EAE"/>
    <w:rsid w:val="00627020"/>
    <w:rsid w:val="00627151"/>
    <w:rsid w:val="0062745B"/>
    <w:rsid w:val="00627703"/>
    <w:rsid w:val="00627880"/>
    <w:rsid w:val="00627D6D"/>
    <w:rsid w:val="00630BD6"/>
    <w:rsid w:val="006313AC"/>
    <w:rsid w:val="006315D4"/>
    <w:rsid w:val="00631EFC"/>
    <w:rsid w:val="00631F31"/>
    <w:rsid w:val="006322D8"/>
    <w:rsid w:val="00632B9B"/>
    <w:rsid w:val="00632EF3"/>
    <w:rsid w:val="00633178"/>
    <w:rsid w:val="006332A3"/>
    <w:rsid w:val="006339F1"/>
    <w:rsid w:val="00633F34"/>
    <w:rsid w:val="00634612"/>
    <w:rsid w:val="006348A6"/>
    <w:rsid w:val="00634E36"/>
    <w:rsid w:val="00634EA0"/>
    <w:rsid w:val="00635CD7"/>
    <w:rsid w:val="00635F7A"/>
    <w:rsid w:val="00636487"/>
    <w:rsid w:val="006364DC"/>
    <w:rsid w:val="00636D5C"/>
    <w:rsid w:val="00637B6A"/>
    <w:rsid w:val="00640789"/>
    <w:rsid w:val="00641627"/>
    <w:rsid w:val="00641915"/>
    <w:rsid w:val="00641A77"/>
    <w:rsid w:val="00641B52"/>
    <w:rsid w:val="00641C07"/>
    <w:rsid w:val="006429BA"/>
    <w:rsid w:val="00642BA5"/>
    <w:rsid w:val="00643583"/>
    <w:rsid w:val="00643735"/>
    <w:rsid w:val="006438B6"/>
    <w:rsid w:val="006439AE"/>
    <w:rsid w:val="00644AD0"/>
    <w:rsid w:val="00644DCC"/>
    <w:rsid w:val="00645018"/>
    <w:rsid w:val="00645F82"/>
    <w:rsid w:val="00646C7A"/>
    <w:rsid w:val="00647129"/>
    <w:rsid w:val="006472AA"/>
    <w:rsid w:val="006474DD"/>
    <w:rsid w:val="00647ADA"/>
    <w:rsid w:val="00647EBF"/>
    <w:rsid w:val="00647EE5"/>
    <w:rsid w:val="00650064"/>
    <w:rsid w:val="0065022C"/>
    <w:rsid w:val="00650AEC"/>
    <w:rsid w:val="00650F3D"/>
    <w:rsid w:val="006510A3"/>
    <w:rsid w:val="00651171"/>
    <w:rsid w:val="006514E9"/>
    <w:rsid w:val="00651BBF"/>
    <w:rsid w:val="0065226F"/>
    <w:rsid w:val="00652721"/>
    <w:rsid w:val="00652AA4"/>
    <w:rsid w:val="0065340E"/>
    <w:rsid w:val="00653466"/>
    <w:rsid w:val="00653B86"/>
    <w:rsid w:val="00653F49"/>
    <w:rsid w:val="00654E86"/>
    <w:rsid w:val="00655DC1"/>
    <w:rsid w:val="00655F7F"/>
    <w:rsid w:val="0065675F"/>
    <w:rsid w:val="006600F4"/>
    <w:rsid w:val="00660CA3"/>
    <w:rsid w:val="0066104C"/>
    <w:rsid w:val="006614FA"/>
    <w:rsid w:val="00661575"/>
    <w:rsid w:val="00661775"/>
    <w:rsid w:val="0066177C"/>
    <w:rsid w:val="006618D3"/>
    <w:rsid w:val="00661AF2"/>
    <w:rsid w:val="0066208D"/>
    <w:rsid w:val="00662169"/>
    <w:rsid w:val="00662EB6"/>
    <w:rsid w:val="00663096"/>
    <w:rsid w:val="0066319D"/>
    <w:rsid w:val="0066329B"/>
    <w:rsid w:val="00663583"/>
    <w:rsid w:val="00663E04"/>
    <w:rsid w:val="00664544"/>
    <w:rsid w:val="00664A36"/>
    <w:rsid w:val="00665548"/>
    <w:rsid w:val="00665EC3"/>
    <w:rsid w:val="00665EF6"/>
    <w:rsid w:val="00666056"/>
    <w:rsid w:val="00666280"/>
    <w:rsid w:val="00666467"/>
    <w:rsid w:val="00666922"/>
    <w:rsid w:val="00666D61"/>
    <w:rsid w:val="006672BA"/>
    <w:rsid w:val="0066780C"/>
    <w:rsid w:val="006678F1"/>
    <w:rsid w:val="00667B60"/>
    <w:rsid w:val="00671130"/>
    <w:rsid w:val="0067183D"/>
    <w:rsid w:val="00671858"/>
    <w:rsid w:val="00672333"/>
    <w:rsid w:val="00672957"/>
    <w:rsid w:val="00672A29"/>
    <w:rsid w:val="00672ABF"/>
    <w:rsid w:val="00673D7C"/>
    <w:rsid w:val="00673DF7"/>
    <w:rsid w:val="00674058"/>
    <w:rsid w:val="006748C3"/>
    <w:rsid w:val="00675186"/>
    <w:rsid w:val="00675AFB"/>
    <w:rsid w:val="00675C54"/>
    <w:rsid w:val="00676813"/>
    <w:rsid w:val="00676C72"/>
    <w:rsid w:val="006770F9"/>
    <w:rsid w:val="0067734A"/>
    <w:rsid w:val="006773E2"/>
    <w:rsid w:val="00677C16"/>
    <w:rsid w:val="006806B8"/>
    <w:rsid w:val="00681709"/>
    <w:rsid w:val="00682387"/>
    <w:rsid w:val="00682890"/>
    <w:rsid w:val="0068367A"/>
    <w:rsid w:val="00683AF5"/>
    <w:rsid w:val="006840C5"/>
    <w:rsid w:val="006845AF"/>
    <w:rsid w:val="006856EE"/>
    <w:rsid w:val="00685A16"/>
    <w:rsid w:val="00685A22"/>
    <w:rsid w:val="00685A9F"/>
    <w:rsid w:val="00686069"/>
    <w:rsid w:val="0068643F"/>
    <w:rsid w:val="00686639"/>
    <w:rsid w:val="00686A00"/>
    <w:rsid w:val="00686BF2"/>
    <w:rsid w:val="00687B38"/>
    <w:rsid w:val="0069044E"/>
    <w:rsid w:val="0069048C"/>
    <w:rsid w:val="0069099F"/>
    <w:rsid w:val="00690DE6"/>
    <w:rsid w:val="006911AF"/>
    <w:rsid w:val="006912B8"/>
    <w:rsid w:val="006913F7"/>
    <w:rsid w:val="00691554"/>
    <w:rsid w:val="00691678"/>
    <w:rsid w:val="00691837"/>
    <w:rsid w:val="00691A2C"/>
    <w:rsid w:val="00691CE5"/>
    <w:rsid w:val="0069212E"/>
    <w:rsid w:val="006924DC"/>
    <w:rsid w:val="00693453"/>
    <w:rsid w:val="0069466A"/>
    <w:rsid w:val="00694F67"/>
    <w:rsid w:val="006951B3"/>
    <w:rsid w:val="006954AA"/>
    <w:rsid w:val="00696387"/>
    <w:rsid w:val="006965B6"/>
    <w:rsid w:val="006969A7"/>
    <w:rsid w:val="00696D6B"/>
    <w:rsid w:val="00696E05"/>
    <w:rsid w:val="00697124"/>
    <w:rsid w:val="0069783E"/>
    <w:rsid w:val="006A055F"/>
    <w:rsid w:val="006A08E7"/>
    <w:rsid w:val="006A17A5"/>
    <w:rsid w:val="006A1C01"/>
    <w:rsid w:val="006A2C08"/>
    <w:rsid w:val="006A309A"/>
    <w:rsid w:val="006A3879"/>
    <w:rsid w:val="006A3D29"/>
    <w:rsid w:val="006A414E"/>
    <w:rsid w:val="006A4414"/>
    <w:rsid w:val="006A44E8"/>
    <w:rsid w:val="006A4830"/>
    <w:rsid w:val="006A497D"/>
    <w:rsid w:val="006A4AB0"/>
    <w:rsid w:val="006A5108"/>
    <w:rsid w:val="006A5734"/>
    <w:rsid w:val="006A60DB"/>
    <w:rsid w:val="006A6201"/>
    <w:rsid w:val="006A6716"/>
    <w:rsid w:val="006A6CE2"/>
    <w:rsid w:val="006A7444"/>
    <w:rsid w:val="006A7A28"/>
    <w:rsid w:val="006A7A3D"/>
    <w:rsid w:val="006A7B05"/>
    <w:rsid w:val="006A7F23"/>
    <w:rsid w:val="006B00F7"/>
    <w:rsid w:val="006B0161"/>
    <w:rsid w:val="006B1506"/>
    <w:rsid w:val="006B1A9B"/>
    <w:rsid w:val="006B1F61"/>
    <w:rsid w:val="006B2A0F"/>
    <w:rsid w:val="006B2B7B"/>
    <w:rsid w:val="006B2C8A"/>
    <w:rsid w:val="006B2D97"/>
    <w:rsid w:val="006B32C9"/>
    <w:rsid w:val="006B32D8"/>
    <w:rsid w:val="006B33F3"/>
    <w:rsid w:val="006B3795"/>
    <w:rsid w:val="006B3921"/>
    <w:rsid w:val="006B398B"/>
    <w:rsid w:val="006B40F3"/>
    <w:rsid w:val="006B4356"/>
    <w:rsid w:val="006B488D"/>
    <w:rsid w:val="006B48C4"/>
    <w:rsid w:val="006B4E6C"/>
    <w:rsid w:val="006B574E"/>
    <w:rsid w:val="006B5CB9"/>
    <w:rsid w:val="006B6014"/>
    <w:rsid w:val="006B64A5"/>
    <w:rsid w:val="006B6846"/>
    <w:rsid w:val="006B68CA"/>
    <w:rsid w:val="006B7008"/>
    <w:rsid w:val="006B7458"/>
    <w:rsid w:val="006B7C1B"/>
    <w:rsid w:val="006B7CC5"/>
    <w:rsid w:val="006C003E"/>
    <w:rsid w:val="006C02B5"/>
    <w:rsid w:val="006C0940"/>
    <w:rsid w:val="006C1255"/>
    <w:rsid w:val="006C131C"/>
    <w:rsid w:val="006C1361"/>
    <w:rsid w:val="006C161C"/>
    <w:rsid w:val="006C209C"/>
    <w:rsid w:val="006C255A"/>
    <w:rsid w:val="006C31FB"/>
    <w:rsid w:val="006C367A"/>
    <w:rsid w:val="006C3986"/>
    <w:rsid w:val="006C39C6"/>
    <w:rsid w:val="006C4321"/>
    <w:rsid w:val="006C4383"/>
    <w:rsid w:val="006C4D72"/>
    <w:rsid w:val="006C4F46"/>
    <w:rsid w:val="006C59F8"/>
    <w:rsid w:val="006C5F11"/>
    <w:rsid w:val="006C5FEE"/>
    <w:rsid w:val="006C60D6"/>
    <w:rsid w:val="006C635E"/>
    <w:rsid w:val="006C674C"/>
    <w:rsid w:val="006C70CA"/>
    <w:rsid w:val="006C7931"/>
    <w:rsid w:val="006C7B8D"/>
    <w:rsid w:val="006D034B"/>
    <w:rsid w:val="006D058E"/>
    <w:rsid w:val="006D0B07"/>
    <w:rsid w:val="006D0BCE"/>
    <w:rsid w:val="006D0EE0"/>
    <w:rsid w:val="006D0F22"/>
    <w:rsid w:val="006D10B5"/>
    <w:rsid w:val="006D1C2F"/>
    <w:rsid w:val="006D2052"/>
    <w:rsid w:val="006D23B2"/>
    <w:rsid w:val="006D23BA"/>
    <w:rsid w:val="006D252B"/>
    <w:rsid w:val="006D2AA9"/>
    <w:rsid w:val="006D2D4D"/>
    <w:rsid w:val="006D2DF6"/>
    <w:rsid w:val="006D3532"/>
    <w:rsid w:val="006D46B6"/>
    <w:rsid w:val="006D4807"/>
    <w:rsid w:val="006D4948"/>
    <w:rsid w:val="006D4C60"/>
    <w:rsid w:val="006D4D47"/>
    <w:rsid w:val="006D4E58"/>
    <w:rsid w:val="006D4FCE"/>
    <w:rsid w:val="006D53B3"/>
    <w:rsid w:val="006D567F"/>
    <w:rsid w:val="006D57D7"/>
    <w:rsid w:val="006D5B6C"/>
    <w:rsid w:val="006D5F94"/>
    <w:rsid w:val="006D61AC"/>
    <w:rsid w:val="006D62FF"/>
    <w:rsid w:val="006D66A3"/>
    <w:rsid w:val="006D6724"/>
    <w:rsid w:val="006D7104"/>
    <w:rsid w:val="006D7BAF"/>
    <w:rsid w:val="006D7FB1"/>
    <w:rsid w:val="006E0B3A"/>
    <w:rsid w:val="006E1BA7"/>
    <w:rsid w:val="006E1C2B"/>
    <w:rsid w:val="006E1E10"/>
    <w:rsid w:val="006E237A"/>
    <w:rsid w:val="006E267E"/>
    <w:rsid w:val="006E2AF6"/>
    <w:rsid w:val="006E306F"/>
    <w:rsid w:val="006E35A0"/>
    <w:rsid w:val="006E387F"/>
    <w:rsid w:val="006E3DC3"/>
    <w:rsid w:val="006E3EE0"/>
    <w:rsid w:val="006E468A"/>
    <w:rsid w:val="006E4793"/>
    <w:rsid w:val="006E4FF5"/>
    <w:rsid w:val="006E528B"/>
    <w:rsid w:val="006E5BBD"/>
    <w:rsid w:val="006E5C3B"/>
    <w:rsid w:val="006E5DF2"/>
    <w:rsid w:val="006E6D9D"/>
    <w:rsid w:val="006E6EA0"/>
    <w:rsid w:val="006E77E1"/>
    <w:rsid w:val="006F009F"/>
    <w:rsid w:val="006F03EE"/>
    <w:rsid w:val="006F03FB"/>
    <w:rsid w:val="006F081A"/>
    <w:rsid w:val="006F0EA5"/>
    <w:rsid w:val="006F0F57"/>
    <w:rsid w:val="006F1118"/>
    <w:rsid w:val="006F13E5"/>
    <w:rsid w:val="006F17C1"/>
    <w:rsid w:val="006F211C"/>
    <w:rsid w:val="006F2C02"/>
    <w:rsid w:val="006F2F43"/>
    <w:rsid w:val="006F2F84"/>
    <w:rsid w:val="006F3077"/>
    <w:rsid w:val="006F3DEC"/>
    <w:rsid w:val="006F3FE4"/>
    <w:rsid w:val="006F41CB"/>
    <w:rsid w:val="006F4454"/>
    <w:rsid w:val="006F5194"/>
    <w:rsid w:val="006F55A2"/>
    <w:rsid w:val="006F55D0"/>
    <w:rsid w:val="006F5FEB"/>
    <w:rsid w:val="006F65E5"/>
    <w:rsid w:val="006F69C2"/>
    <w:rsid w:val="006F6BA6"/>
    <w:rsid w:val="006F6E58"/>
    <w:rsid w:val="006F798A"/>
    <w:rsid w:val="006F7B46"/>
    <w:rsid w:val="007005EF"/>
    <w:rsid w:val="00700643"/>
    <w:rsid w:val="00700656"/>
    <w:rsid w:val="007009ED"/>
    <w:rsid w:val="00700C0F"/>
    <w:rsid w:val="00700D06"/>
    <w:rsid w:val="00701BBF"/>
    <w:rsid w:val="00701CEB"/>
    <w:rsid w:val="007022D7"/>
    <w:rsid w:val="00702439"/>
    <w:rsid w:val="0070268B"/>
    <w:rsid w:val="00702AB1"/>
    <w:rsid w:val="00702E56"/>
    <w:rsid w:val="0070386B"/>
    <w:rsid w:val="00703D47"/>
    <w:rsid w:val="00704C5F"/>
    <w:rsid w:val="0070565B"/>
    <w:rsid w:val="007057FC"/>
    <w:rsid w:val="007059DF"/>
    <w:rsid w:val="00706048"/>
    <w:rsid w:val="007062B7"/>
    <w:rsid w:val="007069B5"/>
    <w:rsid w:val="007077EE"/>
    <w:rsid w:val="00707A71"/>
    <w:rsid w:val="00707C29"/>
    <w:rsid w:val="00710493"/>
    <w:rsid w:val="007109E4"/>
    <w:rsid w:val="007115CA"/>
    <w:rsid w:val="00711A60"/>
    <w:rsid w:val="007126B3"/>
    <w:rsid w:val="00712C15"/>
    <w:rsid w:val="00712F9C"/>
    <w:rsid w:val="007138D6"/>
    <w:rsid w:val="00713DCA"/>
    <w:rsid w:val="00715314"/>
    <w:rsid w:val="00715C3A"/>
    <w:rsid w:val="00716904"/>
    <w:rsid w:val="00716CBB"/>
    <w:rsid w:val="0071708D"/>
    <w:rsid w:val="0071726A"/>
    <w:rsid w:val="007179B0"/>
    <w:rsid w:val="00717CC3"/>
    <w:rsid w:val="00717E16"/>
    <w:rsid w:val="007203D0"/>
    <w:rsid w:val="007207ED"/>
    <w:rsid w:val="00720902"/>
    <w:rsid w:val="00721035"/>
    <w:rsid w:val="00721234"/>
    <w:rsid w:val="007212D3"/>
    <w:rsid w:val="007217E9"/>
    <w:rsid w:val="0072184B"/>
    <w:rsid w:val="0072190A"/>
    <w:rsid w:val="007219F9"/>
    <w:rsid w:val="00721FE2"/>
    <w:rsid w:val="007225BD"/>
    <w:rsid w:val="0072294D"/>
    <w:rsid w:val="00723E5A"/>
    <w:rsid w:val="00723F7E"/>
    <w:rsid w:val="00725DCE"/>
    <w:rsid w:val="00725EC6"/>
    <w:rsid w:val="00726314"/>
    <w:rsid w:val="007264EF"/>
    <w:rsid w:val="00726859"/>
    <w:rsid w:val="00726B3D"/>
    <w:rsid w:val="00726C2B"/>
    <w:rsid w:val="00726DA8"/>
    <w:rsid w:val="007270C8"/>
    <w:rsid w:val="00727367"/>
    <w:rsid w:val="007275CC"/>
    <w:rsid w:val="007304C9"/>
    <w:rsid w:val="007308E6"/>
    <w:rsid w:val="007309B1"/>
    <w:rsid w:val="00730C1F"/>
    <w:rsid w:val="007311A1"/>
    <w:rsid w:val="007313F3"/>
    <w:rsid w:val="0073171D"/>
    <w:rsid w:val="007317D9"/>
    <w:rsid w:val="0073249E"/>
    <w:rsid w:val="00732549"/>
    <w:rsid w:val="00732589"/>
    <w:rsid w:val="00732C46"/>
    <w:rsid w:val="00732F31"/>
    <w:rsid w:val="00733066"/>
    <w:rsid w:val="007332CD"/>
    <w:rsid w:val="00733899"/>
    <w:rsid w:val="00733B07"/>
    <w:rsid w:val="00733C15"/>
    <w:rsid w:val="00734604"/>
    <w:rsid w:val="0073467F"/>
    <w:rsid w:val="0073489A"/>
    <w:rsid w:val="00734973"/>
    <w:rsid w:val="00734DC1"/>
    <w:rsid w:val="00734ECD"/>
    <w:rsid w:val="0073570A"/>
    <w:rsid w:val="00735AC7"/>
    <w:rsid w:val="00735C45"/>
    <w:rsid w:val="00735D00"/>
    <w:rsid w:val="0073626B"/>
    <w:rsid w:val="00736DE0"/>
    <w:rsid w:val="007378ED"/>
    <w:rsid w:val="00740020"/>
    <w:rsid w:val="007401D3"/>
    <w:rsid w:val="00740294"/>
    <w:rsid w:val="00740DCF"/>
    <w:rsid w:val="00740EFB"/>
    <w:rsid w:val="0074126F"/>
    <w:rsid w:val="0074149A"/>
    <w:rsid w:val="00741ABA"/>
    <w:rsid w:val="00741E53"/>
    <w:rsid w:val="0074268E"/>
    <w:rsid w:val="00742BBE"/>
    <w:rsid w:val="007434CA"/>
    <w:rsid w:val="007435F3"/>
    <w:rsid w:val="007438C0"/>
    <w:rsid w:val="00743EE9"/>
    <w:rsid w:val="007442B8"/>
    <w:rsid w:val="00744B69"/>
    <w:rsid w:val="00744BF2"/>
    <w:rsid w:val="00744E95"/>
    <w:rsid w:val="0074564D"/>
    <w:rsid w:val="007458CB"/>
    <w:rsid w:val="0074629D"/>
    <w:rsid w:val="00746835"/>
    <w:rsid w:val="00746EAD"/>
    <w:rsid w:val="00746F0A"/>
    <w:rsid w:val="007474C6"/>
    <w:rsid w:val="00747870"/>
    <w:rsid w:val="00747C76"/>
    <w:rsid w:val="00750A94"/>
    <w:rsid w:val="0075129E"/>
    <w:rsid w:val="00751B3D"/>
    <w:rsid w:val="007526FE"/>
    <w:rsid w:val="00752A6E"/>
    <w:rsid w:val="00752A8F"/>
    <w:rsid w:val="00752C6E"/>
    <w:rsid w:val="007534F2"/>
    <w:rsid w:val="00753C92"/>
    <w:rsid w:val="00753F05"/>
    <w:rsid w:val="00754543"/>
    <w:rsid w:val="00754BD9"/>
    <w:rsid w:val="00755347"/>
    <w:rsid w:val="00755379"/>
    <w:rsid w:val="00755479"/>
    <w:rsid w:val="007557CD"/>
    <w:rsid w:val="00756D5A"/>
    <w:rsid w:val="007572AA"/>
    <w:rsid w:val="00757C12"/>
    <w:rsid w:val="007603DB"/>
    <w:rsid w:val="00760C58"/>
    <w:rsid w:val="00760C89"/>
    <w:rsid w:val="00761054"/>
    <w:rsid w:val="007610B5"/>
    <w:rsid w:val="007617C3"/>
    <w:rsid w:val="00761CD0"/>
    <w:rsid w:val="00761FF4"/>
    <w:rsid w:val="00762CAB"/>
    <w:rsid w:val="00762EDE"/>
    <w:rsid w:val="00762F4E"/>
    <w:rsid w:val="00762FAD"/>
    <w:rsid w:val="0076323F"/>
    <w:rsid w:val="00763980"/>
    <w:rsid w:val="00763B2F"/>
    <w:rsid w:val="00763C9F"/>
    <w:rsid w:val="00763D74"/>
    <w:rsid w:val="007645CA"/>
    <w:rsid w:val="00765293"/>
    <w:rsid w:val="007662A5"/>
    <w:rsid w:val="00766388"/>
    <w:rsid w:val="007665A6"/>
    <w:rsid w:val="007667AE"/>
    <w:rsid w:val="00766D48"/>
    <w:rsid w:val="00766DB4"/>
    <w:rsid w:val="007671BE"/>
    <w:rsid w:val="007676BA"/>
    <w:rsid w:val="00767C3C"/>
    <w:rsid w:val="00770492"/>
    <w:rsid w:val="00770574"/>
    <w:rsid w:val="007710A0"/>
    <w:rsid w:val="0077143E"/>
    <w:rsid w:val="00771989"/>
    <w:rsid w:val="00771C2F"/>
    <w:rsid w:val="007723BD"/>
    <w:rsid w:val="00772545"/>
    <w:rsid w:val="00772E01"/>
    <w:rsid w:val="00772EF5"/>
    <w:rsid w:val="00773225"/>
    <w:rsid w:val="007747DB"/>
    <w:rsid w:val="00774B96"/>
    <w:rsid w:val="007753A8"/>
    <w:rsid w:val="00775619"/>
    <w:rsid w:val="0077577A"/>
    <w:rsid w:val="0077593C"/>
    <w:rsid w:val="00775E7B"/>
    <w:rsid w:val="00776280"/>
    <w:rsid w:val="007766A9"/>
    <w:rsid w:val="0077671B"/>
    <w:rsid w:val="00777853"/>
    <w:rsid w:val="0078092D"/>
    <w:rsid w:val="00780A9A"/>
    <w:rsid w:val="00780D81"/>
    <w:rsid w:val="00780DD9"/>
    <w:rsid w:val="00780F3A"/>
    <w:rsid w:val="0078139C"/>
    <w:rsid w:val="0078335B"/>
    <w:rsid w:val="00783517"/>
    <w:rsid w:val="00783819"/>
    <w:rsid w:val="00783C00"/>
    <w:rsid w:val="0078417C"/>
    <w:rsid w:val="00784249"/>
    <w:rsid w:val="00784592"/>
    <w:rsid w:val="00785DD7"/>
    <w:rsid w:val="007866D9"/>
    <w:rsid w:val="00787782"/>
    <w:rsid w:val="00787EC4"/>
    <w:rsid w:val="0079034E"/>
    <w:rsid w:val="007918AB"/>
    <w:rsid w:val="00791BB8"/>
    <w:rsid w:val="007922B4"/>
    <w:rsid w:val="0079250F"/>
    <w:rsid w:val="007926F5"/>
    <w:rsid w:val="00792800"/>
    <w:rsid w:val="00792D10"/>
    <w:rsid w:val="00793107"/>
    <w:rsid w:val="0079351A"/>
    <w:rsid w:val="0079367F"/>
    <w:rsid w:val="00793912"/>
    <w:rsid w:val="00794656"/>
    <w:rsid w:val="00794B8C"/>
    <w:rsid w:val="00794F3B"/>
    <w:rsid w:val="00795108"/>
    <w:rsid w:val="0079531D"/>
    <w:rsid w:val="007954D2"/>
    <w:rsid w:val="0079561F"/>
    <w:rsid w:val="00795631"/>
    <w:rsid w:val="00795768"/>
    <w:rsid w:val="0079593F"/>
    <w:rsid w:val="00795B25"/>
    <w:rsid w:val="007960A4"/>
    <w:rsid w:val="007961A0"/>
    <w:rsid w:val="00796918"/>
    <w:rsid w:val="00796DBC"/>
    <w:rsid w:val="00796FD8"/>
    <w:rsid w:val="00797005"/>
    <w:rsid w:val="00797DF6"/>
    <w:rsid w:val="007A025C"/>
    <w:rsid w:val="007A0338"/>
    <w:rsid w:val="007A0910"/>
    <w:rsid w:val="007A0D01"/>
    <w:rsid w:val="007A1206"/>
    <w:rsid w:val="007A12CC"/>
    <w:rsid w:val="007A1473"/>
    <w:rsid w:val="007A160F"/>
    <w:rsid w:val="007A162D"/>
    <w:rsid w:val="007A1750"/>
    <w:rsid w:val="007A1B96"/>
    <w:rsid w:val="007A2029"/>
    <w:rsid w:val="007A263A"/>
    <w:rsid w:val="007A3192"/>
    <w:rsid w:val="007A3B59"/>
    <w:rsid w:val="007A3E38"/>
    <w:rsid w:val="007A4D89"/>
    <w:rsid w:val="007A506D"/>
    <w:rsid w:val="007A5375"/>
    <w:rsid w:val="007A5492"/>
    <w:rsid w:val="007A5AA6"/>
    <w:rsid w:val="007A5BCF"/>
    <w:rsid w:val="007A6126"/>
    <w:rsid w:val="007A61FB"/>
    <w:rsid w:val="007A6237"/>
    <w:rsid w:val="007A636E"/>
    <w:rsid w:val="007A63CE"/>
    <w:rsid w:val="007A64CB"/>
    <w:rsid w:val="007A688E"/>
    <w:rsid w:val="007A6FC0"/>
    <w:rsid w:val="007A732F"/>
    <w:rsid w:val="007A747B"/>
    <w:rsid w:val="007A7B9E"/>
    <w:rsid w:val="007A7F96"/>
    <w:rsid w:val="007B0571"/>
    <w:rsid w:val="007B16F1"/>
    <w:rsid w:val="007B19C2"/>
    <w:rsid w:val="007B1AAB"/>
    <w:rsid w:val="007B1AE0"/>
    <w:rsid w:val="007B1F6A"/>
    <w:rsid w:val="007B1FE5"/>
    <w:rsid w:val="007B21D3"/>
    <w:rsid w:val="007B26DF"/>
    <w:rsid w:val="007B28E7"/>
    <w:rsid w:val="007B2C00"/>
    <w:rsid w:val="007B2CD5"/>
    <w:rsid w:val="007B2EBE"/>
    <w:rsid w:val="007B2EC6"/>
    <w:rsid w:val="007B3944"/>
    <w:rsid w:val="007B3A10"/>
    <w:rsid w:val="007B43BC"/>
    <w:rsid w:val="007B43E5"/>
    <w:rsid w:val="007B444C"/>
    <w:rsid w:val="007B52FB"/>
    <w:rsid w:val="007B5378"/>
    <w:rsid w:val="007B57AF"/>
    <w:rsid w:val="007B747C"/>
    <w:rsid w:val="007B75EB"/>
    <w:rsid w:val="007B7C56"/>
    <w:rsid w:val="007C0340"/>
    <w:rsid w:val="007C04EC"/>
    <w:rsid w:val="007C0546"/>
    <w:rsid w:val="007C0C7C"/>
    <w:rsid w:val="007C1CEB"/>
    <w:rsid w:val="007C1E32"/>
    <w:rsid w:val="007C1FE6"/>
    <w:rsid w:val="007C2F5B"/>
    <w:rsid w:val="007C3D3B"/>
    <w:rsid w:val="007C42AB"/>
    <w:rsid w:val="007C4F0B"/>
    <w:rsid w:val="007C5ACB"/>
    <w:rsid w:val="007C613A"/>
    <w:rsid w:val="007C635B"/>
    <w:rsid w:val="007C650F"/>
    <w:rsid w:val="007C6591"/>
    <w:rsid w:val="007C6AF3"/>
    <w:rsid w:val="007C7C65"/>
    <w:rsid w:val="007C7D41"/>
    <w:rsid w:val="007C7FE1"/>
    <w:rsid w:val="007D11DD"/>
    <w:rsid w:val="007D128A"/>
    <w:rsid w:val="007D1525"/>
    <w:rsid w:val="007D1A36"/>
    <w:rsid w:val="007D2352"/>
    <w:rsid w:val="007D23A8"/>
    <w:rsid w:val="007D2F04"/>
    <w:rsid w:val="007D378D"/>
    <w:rsid w:val="007D3946"/>
    <w:rsid w:val="007D47E7"/>
    <w:rsid w:val="007D4A94"/>
    <w:rsid w:val="007D5011"/>
    <w:rsid w:val="007D50C3"/>
    <w:rsid w:val="007D59C8"/>
    <w:rsid w:val="007D5D6C"/>
    <w:rsid w:val="007D5E54"/>
    <w:rsid w:val="007D6258"/>
    <w:rsid w:val="007D6302"/>
    <w:rsid w:val="007D68CD"/>
    <w:rsid w:val="007E00FE"/>
    <w:rsid w:val="007E19F5"/>
    <w:rsid w:val="007E2858"/>
    <w:rsid w:val="007E2958"/>
    <w:rsid w:val="007E33C5"/>
    <w:rsid w:val="007E36D6"/>
    <w:rsid w:val="007E375E"/>
    <w:rsid w:val="007E3ECA"/>
    <w:rsid w:val="007E4062"/>
    <w:rsid w:val="007E47C3"/>
    <w:rsid w:val="007E5219"/>
    <w:rsid w:val="007E54BB"/>
    <w:rsid w:val="007E54E0"/>
    <w:rsid w:val="007E5B2C"/>
    <w:rsid w:val="007E5F18"/>
    <w:rsid w:val="007E6F9C"/>
    <w:rsid w:val="007E735B"/>
    <w:rsid w:val="007E74A0"/>
    <w:rsid w:val="007E7FCA"/>
    <w:rsid w:val="007F02A5"/>
    <w:rsid w:val="007F0501"/>
    <w:rsid w:val="007F0673"/>
    <w:rsid w:val="007F096D"/>
    <w:rsid w:val="007F09A4"/>
    <w:rsid w:val="007F270E"/>
    <w:rsid w:val="007F2BC8"/>
    <w:rsid w:val="007F2FEA"/>
    <w:rsid w:val="007F3902"/>
    <w:rsid w:val="007F4028"/>
    <w:rsid w:val="007F419F"/>
    <w:rsid w:val="007F4563"/>
    <w:rsid w:val="007F49DB"/>
    <w:rsid w:val="007F4A08"/>
    <w:rsid w:val="007F4DD9"/>
    <w:rsid w:val="007F5E96"/>
    <w:rsid w:val="007F648C"/>
    <w:rsid w:val="007F69DE"/>
    <w:rsid w:val="007F719E"/>
    <w:rsid w:val="007F7343"/>
    <w:rsid w:val="007F7843"/>
    <w:rsid w:val="007F7AE4"/>
    <w:rsid w:val="00800344"/>
    <w:rsid w:val="0080084D"/>
    <w:rsid w:val="00800ADC"/>
    <w:rsid w:val="00801D96"/>
    <w:rsid w:val="00801E4E"/>
    <w:rsid w:val="00803541"/>
    <w:rsid w:val="00803564"/>
    <w:rsid w:val="00803741"/>
    <w:rsid w:val="00804131"/>
    <w:rsid w:val="00804D91"/>
    <w:rsid w:val="00805760"/>
    <w:rsid w:val="00805E60"/>
    <w:rsid w:val="00806132"/>
    <w:rsid w:val="00810155"/>
    <w:rsid w:val="00810F92"/>
    <w:rsid w:val="008119EE"/>
    <w:rsid w:val="00811D5B"/>
    <w:rsid w:val="00811FD7"/>
    <w:rsid w:val="00811FFF"/>
    <w:rsid w:val="008122FB"/>
    <w:rsid w:val="008124BC"/>
    <w:rsid w:val="0081289C"/>
    <w:rsid w:val="00812F5E"/>
    <w:rsid w:val="00813092"/>
    <w:rsid w:val="00813B0E"/>
    <w:rsid w:val="00813DC8"/>
    <w:rsid w:val="0081417B"/>
    <w:rsid w:val="00814354"/>
    <w:rsid w:val="00814819"/>
    <w:rsid w:val="00814C8E"/>
    <w:rsid w:val="0081508E"/>
    <w:rsid w:val="008151FE"/>
    <w:rsid w:val="0081521C"/>
    <w:rsid w:val="008154F3"/>
    <w:rsid w:val="008158F9"/>
    <w:rsid w:val="008168E8"/>
    <w:rsid w:val="00816CAB"/>
    <w:rsid w:val="00816DFB"/>
    <w:rsid w:val="008171CA"/>
    <w:rsid w:val="008171D6"/>
    <w:rsid w:val="008179F5"/>
    <w:rsid w:val="00817A71"/>
    <w:rsid w:val="00817DE5"/>
    <w:rsid w:val="0082031C"/>
    <w:rsid w:val="008207F6"/>
    <w:rsid w:val="00820EA0"/>
    <w:rsid w:val="00820F08"/>
    <w:rsid w:val="008210B7"/>
    <w:rsid w:val="008211DD"/>
    <w:rsid w:val="0082207D"/>
    <w:rsid w:val="0082210C"/>
    <w:rsid w:val="00822703"/>
    <w:rsid w:val="008227D1"/>
    <w:rsid w:val="008231F7"/>
    <w:rsid w:val="00823423"/>
    <w:rsid w:val="008234DE"/>
    <w:rsid w:val="00823770"/>
    <w:rsid w:val="00823A06"/>
    <w:rsid w:val="00823EDA"/>
    <w:rsid w:val="008240EE"/>
    <w:rsid w:val="00825185"/>
    <w:rsid w:val="00826266"/>
    <w:rsid w:val="00826535"/>
    <w:rsid w:val="00826E5A"/>
    <w:rsid w:val="008272AB"/>
    <w:rsid w:val="0082734B"/>
    <w:rsid w:val="008273AC"/>
    <w:rsid w:val="00827417"/>
    <w:rsid w:val="00827519"/>
    <w:rsid w:val="00830091"/>
    <w:rsid w:val="00830383"/>
    <w:rsid w:val="00830512"/>
    <w:rsid w:val="008305EB"/>
    <w:rsid w:val="00830812"/>
    <w:rsid w:val="0083175C"/>
    <w:rsid w:val="0083178B"/>
    <w:rsid w:val="00831C07"/>
    <w:rsid w:val="00832245"/>
    <w:rsid w:val="00832912"/>
    <w:rsid w:val="008329E1"/>
    <w:rsid w:val="00832B93"/>
    <w:rsid w:val="00832C5D"/>
    <w:rsid w:val="00832DF4"/>
    <w:rsid w:val="00833EC2"/>
    <w:rsid w:val="0083440B"/>
    <w:rsid w:val="008346C0"/>
    <w:rsid w:val="00834868"/>
    <w:rsid w:val="00834B4A"/>
    <w:rsid w:val="00837CC0"/>
    <w:rsid w:val="00837CF3"/>
    <w:rsid w:val="00840044"/>
    <w:rsid w:val="00840EEC"/>
    <w:rsid w:val="0084110F"/>
    <w:rsid w:val="00841458"/>
    <w:rsid w:val="00841FBC"/>
    <w:rsid w:val="0084239F"/>
    <w:rsid w:val="00842408"/>
    <w:rsid w:val="00842444"/>
    <w:rsid w:val="00843334"/>
    <w:rsid w:val="0084396E"/>
    <w:rsid w:val="00843D17"/>
    <w:rsid w:val="00843FD9"/>
    <w:rsid w:val="00844245"/>
    <w:rsid w:val="00844361"/>
    <w:rsid w:val="00844BDF"/>
    <w:rsid w:val="008456AA"/>
    <w:rsid w:val="00845A29"/>
    <w:rsid w:val="00845CBA"/>
    <w:rsid w:val="008464EE"/>
    <w:rsid w:val="00847310"/>
    <w:rsid w:val="0084738F"/>
    <w:rsid w:val="00847574"/>
    <w:rsid w:val="00847CD8"/>
    <w:rsid w:val="00850C52"/>
    <w:rsid w:val="00850EA2"/>
    <w:rsid w:val="00851B0B"/>
    <w:rsid w:val="00852050"/>
    <w:rsid w:val="00852142"/>
    <w:rsid w:val="00852358"/>
    <w:rsid w:val="008523C3"/>
    <w:rsid w:val="008525EB"/>
    <w:rsid w:val="00852E05"/>
    <w:rsid w:val="008530C2"/>
    <w:rsid w:val="00853BBB"/>
    <w:rsid w:val="00853EA2"/>
    <w:rsid w:val="00854635"/>
    <w:rsid w:val="00854E90"/>
    <w:rsid w:val="00854F7C"/>
    <w:rsid w:val="0085509E"/>
    <w:rsid w:val="008555C7"/>
    <w:rsid w:val="00855605"/>
    <w:rsid w:val="00855912"/>
    <w:rsid w:val="00855E13"/>
    <w:rsid w:val="0085613E"/>
    <w:rsid w:val="008564F5"/>
    <w:rsid w:val="0085663A"/>
    <w:rsid w:val="00856715"/>
    <w:rsid w:val="00856B1C"/>
    <w:rsid w:val="00856B64"/>
    <w:rsid w:val="0085746B"/>
    <w:rsid w:val="008576D7"/>
    <w:rsid w:val="00857F28"/>
    <w:rsid w:val="008603E7"/>
    <w:rsid w:val="00860954"/>
    <w:rsid w:val="008616FE"/>
    <w:rsid w:val="008621A0"/>
    <w:rsid w:val="0086232D"/>
    <w:rsid w:val="00862871"/>
    <w:rsid w:val="0086344F"/>
    <w:rsid w:val="008638BD"/>
    <w:rsid w:val="00863959"/>
    <w:rsid w:val="00863C93"/>
    <w:rsid w:val="00863CE0"/>
    <w:rsid w:val="00863E2B"/>
    <w:rsid w:val="00864940"/>
    <w:rsid w:val="008649DC"/>
    <w:rsid w:val="00864BBC"/>
    <w:rsid w:val="00864D94"/>
    <w:rsid w:val="00864E99"/>
    <w:rsid w:val="00864F12"/>
    <w:rsid w:val="00864FFE"/>
    <w:rsid w:val="0086548D"/>
    <w:rsid w:val="00865F1F"/>
    <w:rsid w:val="0086613F"/>
    <w:rsid w:val="008665BA"/>
    <w:rsid w:val="008665C0"/>
    <w:rsid w:val="008666B0"/>
    <w:rsid w:val="00866AFD"/>
    <w:rsid w:val="00866B00"/>
    <w:rsid w:val="008676C2"/>
    <w:rsid w:val="00867744"/>
    <w:rsid w:val="008677B1"/>
    <w:rsid w:val="00867AD0"/>
    <w:rsid w:val="00867F91"/>
    <w:rsid w:val="00870502"/>
    <w:rsid w:val="008707B5"/>
    <w:rsid w:val="00870970"/>
    <w:rsid w:val="00870E5F"/>
    <w:rsid w:val="00871920"/>
    <w:rsid w:val="0087306E"/>
    <w:rsid w:val="008730BB"/>
    <w:rsid w:val="00873604"/>
    <w:rsid w:val="00874053"/>
    <w:rsid w:val="00874DA9"/>
    <w:rsid w:val="00874F8D"/>
    <w:rsid w:val="00875488"/>
    <w:rsid w:val="00875A31"/>
    <w:rsid w:val="00875C5C"/>
    <w:rsid w:val="00876188"/>
    <w:rsid w:val="008761BB"/>
    <w:rsid w:val="0087679E"/>
    <w:rsid w:val="00876A1A"/>
    <w:rsid w:val="00876C61"/>
    <w:rsid w:val="00877287"/>
    <w:rsid w:val="008772DF"/>
    <w:rsid w:val="00877661"/>
    <w:rsid w:val="008777A0"/>
    <w:rsid w:val="00877CAD"/>
    <w:rsid w:val="00880000"/>
    <w:rsid w:val="00880123"/>
    <w:rsid w:val="00880750"/>
    <w:rsid w:val="00880C7A"/>
    <w:rsid w:val="00880EBA"/>
    <w:rsid w:val="00880F41"/>
    <w:rsid w:val="00881CB6"/>
    <w:rsid w:val="00882047"/>
    <w:rsid w:val="00882294"/>
    <w:rsid w:val="008823C4"/>
    <w:rsid w:val="00883286"/>
    <w:rsid w:val="008847AF"/>
    <w:rsid w:val="0088666D"/>
    <w:rsid w:val="008868FA"/>
    <w:rsid w:val="008869F7"/>
    <w:rsid w:val="00886B79"/>
    <w:rsid w:val="008879D2"/>
    <w:rsid w:val="00887F36"/>
    <w:rsid w:val="0089071F"/>
    <w:rsid w:val="00890856"/>
    <w:rsid w:val="00890FD1"/>
    <w:rsid w:val="008916E3"/>
    <w:rsid w:val="00891CD9"/>
    <w:rsid w:val="00891CE7"/>
    <w:rsid w:val="00891DDE"/>
    <w:rsid w:val="008925AC"/>
    <w:rsid w:val="00893E25"/>
    <w:rsid w:val="0089463A"/>
    <w:rsid w:val="00894A81"/>
    <w:rsid w:val="00894DDD"/>
    <w:rsid w:val="00894FD8"/>
    <w:rsid w:val="00894FDB"/>
    <w:rsid w:val="008952A3"/>
    <w:rsid w:val="00895A50"/>
    <w:rsid w:val="00895C9C"/>
    <w:rsid w:val="00896C1D"/>
    <w:rsid w:val="00896F5E"/>
    <w:rsid w:val="00897A54"/>
    <w:rsid w:val="00897EA6"/>
    <w:rsid w:val="00897FA6"/>
    <w:rsid w:val="008A0CD3"/>
    <w:rsid w:val="008A0E6F"/>
    <w:rsid w:val="008A12A4"/>
    <w:rsid w:val="008A20A6"/>
    <w:rsid w:val="008A23DD"/>
    <w:rsid w:val="008A2D68"/>
    <w:rsid w:val="008A36E4"/>
    <w:rsid w:val="008A3EC6"/>
    <w:rsid w:val="008A3EF0"/>
    <w:rsid w:val="008A430B"/>
    <w:rsid w:val="008A45B7"/>
    <w:rsid w:val="008A490C"/>
    <w:rsid w:val="008A4B39"/>
    <w:rsid w:val="008A4CE9"/>
    <w:rsid w:val="008A5DC9"/>
    <w:rsid w:val="008A6198"/>
    <w:rsid w:val="008A61D2"/>
    <w:rsid w:val="008A654A"/>
    <w:rsid w:val="008A67D5"/>
    <w:rsid w:val="008A68E9"/>
    <w:rsid w:val="008A6A79"/>
    <w:rsid w:val="008A6ACF"/>
    <w:rsid w:val="008A762C"/>
    <w:rsid w:val="008A7889"/>
    <w:rsid w:val="008B01E2"/>
    <w:rsid w:val="008B02D5"/>
    <w:rsid w:val="008B03B7"/>
    <w:rsid w:val="008B0BB1"/>
    <w:rsid w:val="008B0C2F"/>
    <w:rsid w:val="008B1023"/>
    <w:rsid w:val="008B12DE"/>
    <w:rsid w:val="008B170E"/>
    <w:rsid w:val="008B1788"/>
    <w:rsid w:val="008B17C4"/>
    <w:rsid w:val="008B1EE4"/>
    <w:rsid w:val="008B221A"/>
    <w:rsid w:val="008B2305"/>
    <w:rsid w:val="008B24C7"/>
    <w:rsid w:val="008B260B"/>
    <w:rsid w:val="008B297F"/>
    <w:rsid w:val="008B2A40"/>
    <w:rsid w:val="008B2A88"/>
    <w:rsid w:val="008B2F01"/>
    <w:rsid w:val="008B2F83"/>
    <w:rsid w:val="008B3034"/>
    <w:rsid w:val="008B36B5"/>
    <w:rsid w:val="008B4A9F"/>
    <w:rsid w:val="008B4BEF"/>
    <w:rsid w:val="008B51E0"/>
    <w:rsid w:val="008B546F"/>
    <w:rsid w:val="008B58AE"/>
    <w:rsid w:val="008B5CFF"/>
    <w:rsid w:val="008B6205"/>
    <w:rsid w:val="008B68CB"/>
    <w:rsid w:val="008B6B88"/>
    <w:rsid w:val="008B72A3"/>
    <w:rsid w:val="008B7BCC"/>
    <w:rsid w:val="008C0F75"/>
    <w:rsid w:val="008C130D"/>
    <w:rsid w:val="008C1434"/>
    <w:rsid w:val="008C1B75"/>
    <w:rsid w:val="008C1D61"/>
    <w:rsid w:val="008C217A"/>
    <w:rsid w:val="008C323A"/>
    <w:rsid w:val="008C4261"/>
    <w:rsid w:val="008C433E"/>
    <w:rsid w:val="008C515A"/>
    <w:rsid w:val="008C643E"/>
    <w:rsid w:val="008C6A7F"/>
    <w:rsid w:val="008C6C98"/>
    <w:rsid w:val="008C6D6A"/>
    <w:rsid w:val="008C6EA0"/>
    <w:rsid w:val="008C6F1F"/>
    <w:rsid w:val="008C74CB"/>
    <w:rsid w:val="008D1601"/>
    <w:rsid w:val="008D1DEA"/>
    <w:rsid w:val="008D258E"/>
    <w:rsid w:val="008D26A0"/>
    <w:rsid w:val="008D2AA8"/>
    <w:rsid w:val="008D34E8"/>
    <w:rsid w:val="008D3538"/>
    <w:rsid w:val="008D3DC2"/>
    <w:rsid w:val="008D48A1"/>
    <w:rsid w:val="008D4F3E"/>
    <w:rsid w:val="008D52CF"/>
    <w:rsid w:val="008D5525"/>
    <w:rsid w:val="008D5839"/>
    <w:rsid w:val="008D5B57"/>
    <w:rsid w:val="008D6429"/>
    <w:rsid w:val="008D6572"/>
    <w:rsid w:val="008D70D4"/>
    <w:rsid w:val="008D7A9A"/>
    <w:rsid w:val="008D7FA1"/>
    <w:rsid w:val="008E04CB"/>
    <w:rsid w:val="008E0558"/>
    <w:rsid w:val="008E0E09"/>
    <w:rsid w:val="008E1485"/>
    <w:rsid w:val="008E1786"/>
    <w:rsid w:val="008E189E"/>
    <w:rsid w:val="008E333F"/>
    <w:rsid w:val="008E3A89"/>
    <w:rsid w:val="008E3E39"/>
    <w:rsid w:val="008E4566"/>
    <w:rsid w:val="008E506C"/>
    <w:rsid w:val="008E5B95"/>
    <w:rsid w:val="008E5BC9"/>
    <w:rsid w:val="008E5F59"/>
    <w:rsid w:val="008E6931"/>
    <w:rsid w:val="008E693E"/>
    <w:rsid w:val="008E6A86"/>
    <w:rsid w:val="008E6B80"/>
    <w:rsid w:val="008E6BE6"/>
    <w:rsid w:val="008E6BED"/>
    <w:rsid w:val="008E6EC0"/>
    <w:rsid w:val="008E7430"/>
    <w:rsid w:val="008E7704"/>
    <w:rsid w:val="008E7C7D"/>
    <w:rsid w:val="008F018F"/>
    <w:rsid w:val="008F0451"/>
    <w:rsid w:val="008F0BC3"/>
    <w:rsid w:val="008F0C46"/>
    <w:rsid w:val="008F10AF"/>
    <w:rsid w:val="008F1457"/>
    <w:rsid w:val="008F1C6A"/>
    <w:rsid w:val="008F1CAF"/>
    <w:rsid w:val="008F2341"/>
    <w:rsid w:val="008F2513"/>
    <w:rsid w:val="008F2BD6"/>
    <w:rsid w:val="008F2E10"/>
    <w:rsid w:val="008F3B1F"/>
    <w:rsid w:val="008F420A"/>
    <w:rsid w:val="008F4593"/>
    <w:rsid w:val="008F4FFB"/>
    <w:rsid w:val="008F533C"/>
    <w:rsid w:val="008F5421"/>
    <w:rsid w:val="008F67AC"/>
    <w:rsid w:val="008F67D9"/>
    <w:rsid w:val="008F6837"/>
    <w:rsid w:val="008F68DD"/>
    <w:rsid w:val="008F6BAF"/>
    <w:rsid w:val="008F6D01"/>
    <w:rsid w:val="008F70FD"/>
    <w:rsid w:val="008F74F5"/>
    <w:rsid w:val="008F7AD4"/>
    <w:rsid w:val="008F7AF6"/>
    <w:rsid w:val="0090014A"/>
    <w:rsid w:val="00900179"/>
    <w:rsid w:val="00900938"/>
    <w:rsid w:val="00900A2F"/>
    <w:rsid w:val="00901AD6"/>
    <w:rsid w:val="009020FC"/>
    <w:rsid w:val="00902333"/>
    <w:rsid w:val="00902B17"/>
    <w:rsid w:val="00902F14"/>
    <w:rsid w:val="00903D03"/>
    <w:rsid w:val="00903FAC"/>
    <w:rsid w:val="00904BF7"/>
    <w:rsid w:val="00904C27"/>
    <w:rsid w:val="00905AE2"/>
    <w:rsid w:val="00906563"/>
    <w:rsid w:val="00906A54"/>
    <w:rsid w:val="00910517"/>
    <w:rsid w:val="009107BF"/>
    <w:rsid w:val="009116DC"/>
    <w:rsid w:val="009118E8"/>
    <w:rsid w:val="00912123"/>
    <w:rsid w:val="00912D67"/>
    <w:rsid w:val="00913947"/>
    <w:rsid w:val="00914B75"/>
    <w:rsid w:val="00914B7B"/>
    <w:rsid w:val="00914B8F"/>
    <w:rsid w:val="009152CB"/>
    <w:rsid w:val="00915FC2"/>
    <w:rsid w:val="00915FCD"/>
    <w:rsid w:val="009160C2"/>
    <w:rsid w:val="00916C80"/>
    <w:rsid w:val="009219FF"/>
    <w:rsid w:val="00921A06"/>
    <w:rsid w:val="00921C08"/>
    <w:rsid w:val="00922947"/>
    <w:rsid w:val="00923245"/>
    <w:rsid w:val="009234AB"/>
    <w:rsid w:val="00923DBA"/>
    <w:rsid w:val="009242CC"/>
    <w:rsid w:val="00924BF2"/>
    <w:rsid w:val="00924FAA"/>
    <w:rsid w:val="00925CBC"/>
    <w:rsid w:val="00926497"/>
    <w:rsid w:val="009266C5"/>
    <w:rsid w:val="00926E2A"/>
    <w:rsid w:val="00926F6C"/>
    <w:rsid w:val="009270A4"/>
    <w:rsid w:val="00927305"/>
    <w:rsid w:val="009273D1"/>
    <w:rsid w:val="0092788B"/>
    <w:rsid w:val="00927A43"/>
    <w:rsid w:val="009300CE"/>
    <w:rsid w:val="009301AE"/>
    <w:rsid w:val="00930222"/>
    <w:rsid w:val="00930C9C"/>
    <w:rsid w:val="00930EAE"/>
    <w:rsid w:val="009313C5"/>
    <w:rsid w:val="009316DF"/>
    <w:rsid w:val="00931A2A"/>
    <w:rsid w:val="00931E62"/>
    <w:rsid w:val="00931F04"/>
    <w:rsid w:val="00932057"/>
    <w:rsid w:val="009323A3"/>
    <w:rsid w:val="00932637"/>
    <w:rsid w:val="00932FB5"/>
    <w:rsid w:val="0093304D"/>
    <w:rsid w:val="00933079"/>
    <w:rsid w:val="0093311C"/>
    <w:rsid w:val="00933161"/>
    <w:rsid w:val="00933848"/>
    <w:rsid w:val="00933944"/>
    <w:rsid w:val="00933AC8"/>
    <w:rsid w:val="00934017"/>
    <w:rsid w:val="00934C03"/>
    <w:rsid w:val="00934C26"/>
    <w:rsid w:val="009356BF"/>
    <w:rsid w:val="00935742"/>
    <w:rsid w:val="00935F17"/>
    <w:rsid w:val="009364E7"/>
    <w:rsid w:val="00936B20"/>
    <w:rsid w:val="0093752C"/>
    <w:rsid w:val="00937620"/>
    <w:rsid w:val="00937889"/>
    <w:rsid w:val="00937F22"/>
    <w:rsid w:val="00940513"/>
    <w:rsid w:val="009405F5"/>
    <w:rsid w:val="0094072B"/>
    <w:rsid w:val="00940F3E"/>
    <w:rsid w:val="009412E7"/>
    <w:rsid w:val="00941875"/>
    <w:rsid w:val="009429D1"/>
    <w:rsid w:val="00942EC0"/>
    <w:rsid w:val="00943008"/>
    <w:rsid w:val="00943589"/>
    <w:rsid w:val="00943ACD"/>
    <w:rsid w:val="00943BBA"/>
    <w:rsid w:val="009448E9"/>
    <w:rsid w:val="00944BDB"/>
    <w:rsid w:val="0094502B"/>
    <w:rsid w:val="00945687"/>
    <w:rsid w:val="00945D04"/>
    <w:rsid w:val="00945DE1"/>
    <w:rsid w:val="0094610B"/>
    <w:rsid w:val="009462D0"/>
    <w:rsid w:val="009466CC"/>
    <w:rsid w:val="0094693B"/>
    <w:rsid w:val="00947181"/>
    <w:rsid w:val="0094723C"/>
    <w:rsid w:val="00947271"/>
    <w:rsid w:val="00947370"/>
    <w:rsid w:val="0095009F"/>
    <w:rsid w:val="009502B3"/>
    <w:rsid w:val="00950978"/>
    <w:rsid w:val="00950F86"/>
    <w:rsid w:val="0095100E"/>
    <w:rsid w:val="00951173"/>
    <w:rsid w:val="00951355"/>
    <w:rsid w:val="00951372"/>
    <w:rsid w:val="0095142F"/>
    <w:rsid w:val="009519ED"/>
    <w:rsid w:val="00951A89"/>
    <w:rsid w:val="00951AD1"/>
    <w:rsid w:val="00951DC5"/>
    <w:rsid w:val="0095264E"/>
    <w:rsid w:val="00952A61"/>
    <w:rsid w:val="00952DCF"/>
    <w:rsid w:val="00953758"/>
    <w:rsid w:val="00953BAA"/>
    <w:rsid w:val="00954182"/>
    <w:rsid w:val="00955083"/>
    <w:rsid w:val="00955DFD"/>
    <w:rsid w:val="00956B84"/>
    <w:rsid w:val="00956E98"/>
    <w:rsid w:val="00956F7A"/>
    <w:rsid w:val="0095708A"/>
    <w:rsid w:val="00957537"/>
    <w:rsid w:val="00960169"/>
    <w:rsid w:val="0096047B"/>
    <w:rsid w:val="009612A8"/>
    <w:rsid w:val="0096140A"/>
    <w:rsid w:val="00961C5D"/>
    <w:rsid w:val="00961F32"/>
    <w:rsid w:val="0096217B"/>
    <w:rsid w:val="00962214"/>
    <w:rsid w:val="00962773"/>
    <w:rsid w:val="00963434"/>
    <w:rsid w:val="009634ED"/>
    <w:rsid w:val="00963735"/>
    <w:rsid w:val="00963904"/>
    <w:rsid w:val="00964104"/>
    <w:rsid w:val="00964257"/>
    <w:rsid w:val="009649BE"/>
    <w:rsid w:val="00964DE3"/>
    <w:rsid w:val="0096597A"/>
    <w:rsid w:val="00965DB6"/>
    <w:rsid w:val="00965F17"/>
    <w:rsid w:val="00966C99"/>
    <w:rsid w:val="00966F10"/>
    <w:rsid w:val="0097055E"/>
    <w:rsid w:val="00970574"/>
    <w:rsid w:val="00970B49"/>
    <w:rsid w:val="00970D36"/>
    <w:rsid w:val="00970EC1"/>
    <w:rsid w:val="0097105F"/>
    <w:rsid w:val="009711EC"/>
    <w:rsid w:val="009712D2"/>
    <w:rsid w:val="00971902"/>
    <w:rsid w:val="009730E2"/>
    <w:rsid w:val="00973288"/>
    <w:rsid w:val="0097435E"/>
    <w:rsid w:val="00975EC8"/>
    <w:rsid w:val="009762D5"/>
    <w:rsid w:val="00976ABE"/>
    <w:rsid w:val="00977002"/>
    <w:rsid w:val="00977074"/>
    <w:rsid w:val="00977308"/>
    <w:rsid w:val="00977CF1"/>
    <w:rsid w:val="00977E0D"/>
    <w:rsid w:val="00977F81"/>
    <w:rsid w:val="0098000F"/>
    <w:rsid w:val="00980266"/>
    <w:rsid w:val="0098027E"/>
    <w:rsid w:val="009804CC"/>
    <w:rsid w:val="00980632"/>
    <w:rsid w:val="009808FD"/>
    <w:rsid w:val="0098091F"/>
    <w:rsid w:val="00980A60"/>
    <w:rsid w:val="00980A8E"/>
    <w:rsid w:val="00980BBA"/>
    <w:rsid w:val="00980DD6"/>
    <w:rsid w:val="00981854"/>
    <w:rsid w:val="00981FFF"/>
    <w:rsid w:val="0098243F"/>
    <w:rsid w:val="00982600"/>
    <w:rsid w:val="009828CE"/>
    <w:rsid w:val="0098349A"/>
    <w:rsid w:val="009837AC"/>
    <w:rsid w:val="00983942"/>
    <w:rsid w:val="00983BB1"/>
    <w:rsid w:val="00984578"/>
    <w:rsid w:val="00984597"/>
    <w:rsid w:val="00984A6D"/>
    <w:rsid w:val="00984F94"/>
    <w:rsid w:val="00985068"/>
    <w:rsid w:val="00985522"/>
    <w:rsid w:val="0098638B"/>
    <w:rsid w:val="009863BC"/>
    <w:rsid w:val="0098657A"/>
    <w:rsid w:val="00986B9E"/>
    <w:rsid w:val="00986F62"/>
    <w:rsid w:val="00987268"/>
    <w:rsid w:val="00987A1F"/>
    <w:rsid w:val="00987D46"/>
    <w:rsid w:val="00990202"/>
    <w:rsid w:val="00990257"/>
    <w:rsid w:val="009908B1"/>
    <w:rsid w:val="009909B4"/>
    <w:rsid w:val="009915EB"/>
    <w:rsid w:val="00991A27"/>
    <w:rsid w:val="0099219C"/>
    <w:rsid w:val="0099279A"/>
    <w:rsid w:val="009931B3"/>
    <w:rsid w:val="0099362D"/>
    <w:rsid w:val="00993BA2"/>
    <w:rsid w:val="009943B9"/>
    <w:rsid w:val="009946D0"/>
    <w:rsid w:val="00995470"/>
    <w:rsid w:val="009955A0"/>
    <w:rsid w:val="00995ADF"/>
    <w:rsid w:val="009965E4"/>
    <w:rsid w:val="009966F7"/>
    <w:rsid w:val="00996826"/>
    <w:rsid w:val="00997393"/>
    <w:rsid w:val="0099766E"/>
    <w:rsid w:val="009A01D5"/>
    <w:rsid w:val="009A0FFC"/>
    <w:rsid w:val="009A1C5A"/>
    <w:rsid w:val="009A1CF8"/>
    <w:rsid w:val="009A1F40"/>
    <w:rsid w:val="009A21F0"/>
    <w:rsid w:val="009A2569"/>
    <w:rsid w:val="009A27CD"/>
    <w:rsid w:val="009A2F20"/>
    <w:rsid w:val="009A2F58"/>
    <w:rsid w:val="009A309E"/>
    <w:rsid w:val="009A3336"/>
    <w:rsid w:val="009A339E"/>
    <w:rsid w:val="009A34AA"/>
    <w:rsid w:val="009A4FB7"/>
    <w:rsid w:val="009A5013"/>
    <w:rsid w:val="009A513D"/>
    <w:rsid w:val="009A53B9"/>
    <w:rsid w:val="009A56DD"/>
    <w:rsid w:val="009A5874"/>
    <w:rsid w:val="009A62E9"/>
    <w:rsid w:val="009A63F3"/>
    <w:rsid w:val="009A64CA"/>
    <w:rsid w:val="009A6A24"/>
    <w:rsid w:val="009A6FEF"/>
    <w:rsid w:val="009A76BB"/>
    <w:rsid w:val="009B01BD"/>
    <w:rsid w:val="009B0EAF"/>
    <w:rsid w:val="009B1836"/>
    <w:rsid w:val="009B23DF"/>
    <w:rsid w:val="009B291F"/>
    <w:rsid w:val="009B2A98"/>
    <w:rsid w:val="009B2C04"/>
    <w:rsid w:val="009B2C4B"/>
    <w:rsid w:val="009B36D8"/>
    <w:rsid w:val="009B379C"/>
    <w:rsid w:val="009B3841"/>
    <w:rsid w:val="009B4195"/>
    <w:rsid w:val="009B447A"/>
    <w:rsid w:val="009B57DB"/>
    <w:rsid w:val="009B5935"/>
    <w:rsid w:val="009B5B72"/>
    <w:rsid w:val="009B5E4D"/>
    <w:rsid w:val="009B60BE"/>
    <w:rsid w:val="009B617C"/>
    <w:rsid w:val="009B6529"/>
    <w:rsid w:val="009B6907"/>
    <w:rsid w:val="009B730A"/>
    <w:rsid w:val="009B7C84"/>
    <w:rsid w:val="009B7D7C"/>
    <w:rsid w:val="009C0309"/>
    <w:rsid w:val="009C1287"/>
    <w:rsid w:val="009C13C5"/>
    <w:rsid w:val="009C14C7"/>
    <w:rsid w:val="009C1D7F"/>
    <w:rsid w:val="009C3AC3"/>
    <w:rsid w:val="009C4983"/>
    <w:rsid w:val="009C532F"/>
    <w:rsid w:val="009C5592"/>
    <w:rsid w:val="009C5602"/>
    <w:rsid w:val="009C5837"/>
    <w:rsid w:val="009C5B55"/>
    <w:rsid w:val="009C6A32"/>
    <w:rsid w:val="009C6B84"/>
    <w:rsid w:val="009C6EAD"/>
    <w:rsid w:val="009C713E"/>
    <w:rsid w:val="009C7419"/>
    <w:rsid w:val="009C76B4"/>
    <w:rsid w:val="009C797E"/>
    <w:rsid w:val="009C7ADF"/>
    <w:rsid w:val="009C7CE4"/>
    <w:rsid w:val="009D00D8"/>
    <w:rsid w:val="009D06A3"/>
    <w:rsid w:val="009D089D"/>
    <w:rsid w:val="009D098C"/>
    <w:rsid w:val="009D0B30"/>
    <w:rsid w:val="009D0C66"/>
    <w:rsid w:val="009D23C7"/>
    <w:rsid w:val="009D3116"/>
    <w:rsid w:val="009D3239"/>
    <w:rsid w:val="009D329E"/>
    <w:rsid w:val="009D3CAC"/>
    <w:rsid w:val="009D3E5E"/>
    <w:rsid w:val="009D3EE6"/>
    <w:rsid w:val="009D4146"/>
    <w:rsid w:val="009D528F"/>
    <w:rsid w:val="009D5496"/>
    <w:rsid w:val="009D5791"/>
    <w:rsid w:val="009D6223"/>
    <w:rsid w:val="009D623D"/>
    <w:rsid w:val="009D7453"/>
    <w:rsid w:val="009D7914"/>
    <w:rsid w:val="009D7C58"/>
    <w:rsid w:val="009D7C7E"/>
    <w:rsid w:val="009D7CAC"/>
    <w:rsid w:val="009D7D09"/>
    <w:rsid w:val="009E0002"/>
    <w:rsid w:val="009E0067"/>
    <w:rsid w:val="009E00F0"/>
    <w:rsid w:val="009E0716"/>
    <w:rsid w:val="009E09A6"/>
    <w:rsid w:val="009E19FB"/>
    <w:rsid w:val="009E2934"/>
    <w:rsid w:val="009E2E7D"/>
    <w:rsid w:val="009E30EE"/>
    <w:rsid w:val="009E3130"/>
    <w:rsid w:val="009E3FE1"/>
    <w:rsid w:val="009E4237"/>
    <w:rsid w:val="009E427F"/>
    <w:rsid w:val="009E4BB4"/>
    <w:rsid w:val="009E57F7"/>
    <w:rsid w:val="009E58FA"/>
    <w:rsid w:val="009E5C02"/>
    <w:rsid w:val="009E6AAD"/>
    <w:rsid w:val="009E6FEE"/>
    <w:rsid w:val="009E7A27"/>
    <w:rsid w:val="009E7CC1"/>
    <w:rsid w:val="009F0733"/>
    <w:rsid w:val="009F0A98"/>
    <w:rsid w:val="009F1C9F"/>
    <w:rsid w:val="009F1EDD"/>
    <w:rsid w:val="009F293A"/>
    <w:rsid w:val="009F2BCA"/>
    <w:rsid w:val="009F2D39"/>
    <w:rsid w:val="009F2FA6"/>
    <w:rsid w:val="009F3004"/>
    <w:rsid w:val="009F313E"/>
    <w:rsid w:val="009F3A0B"/>
    <w:rsid w:val="009F435B"/>
    <w:rsid w:val="009F45C6"/>
    <w:rsid w:val="009F4BCF"/>
    <w:rsid w:val="009F5B70"/>
    <w:rsid w:val="009F61E2"/>
    <w:rsid w:val="009F6595"/>
    <w:rsid w:val="009F79DF"/>
    <w:rsid w:val="009F7E17"/>
    <w:rsid w:val="009F7EC2"/>
    <w:rsid w:val="00A005D3"/>
    <w:rsid w:val="00A0078C"/>
    <w:rsid w:val="00A01262"/>
    <w:rsid w:val="00A0167A"/>
    <w:rsid w:val="00A01841"/>
    <w:rsid w:val="00A019EB"/>
    <w:rsid w:val="00A020DC"/>
    <w:rsid w:val="00A02557"/>
    <w:rsid w:val="00A02759"/>
    <w:rsid w:val="00A02EE0"/>
    <w:rsid w:val="00A02F2F"/>
    <w:rsid w:val="00A03800"/>
    <w:rsid w:val="00A04215"/>
    <w:rsid w:val="00A0494E"/>
    <w:rsid w:val="00A05014"/>
    <w:rsid w:val="00A050D4"/>
    <w:rsid w:val="00A05598"/>
    <w:rsid w:val="00A059C5"/>
    <w:rsid w:val="00A059D9"/>
    <w:rsid w:val="00A05D2D"/>
    <w:rsid w:val="00A06229"/>
    <w:rsid w:val="00A0687C"/>
    <w:rsid w:val="00A068C6"/>
    <w:rsid w:val="00A069B9"/>
    <w:rsid w:val="00A1004D"/>
    <w:rsid w:val="00A105E2"/>
    <w:rsid w:val="00A10697"/>
    <w:rsid w:val="00A10821"/>
    <w:rsid w:val="00A10AAC"/>
    <w:rsid w:val="00A1208E"/>
    <w:rsid w:val="00A120FE"/>
    <w:rsid w:val="00A125D5"/>
    <w:rsid w:val="00A13CE1"/>
    <w:rsid w:val="00A142E5"/>
    <w:rsid w:val="00A14504"/>
    <w:rsid w:val="00A1463F"/>
    <w:rsid w:val="00A14B04"/>
    <w:rsid w:val="00A15B44"/>
    <w:rsid w:val="00A1625C"/>
    <w:rsid w:val="00A170FC"/>
    <w:rsid w:val="00A17145"/>
    <w:rsid w:val="00A179A5"/>
    <w:rsid w:val="00A2027B"/>
    <w:rsid w:val="00A20361"/>
    <w:rsid w:val="00A203FD"/>
    <w:rsid w:val="00A20A8B"/>
    <w:rsid w:val="00A21E8B"/>
    <w:rsid w:val="00A21EBA"/>
    <w:rsid w:val="00A2245D"/>
    <w:rsid w:val="00A2253D"/>
    <w:rsid w:val="00A2284A"/>
    <w:rsid w:val="00A23C28"/>
    <w:rsid w:val="00A23D2F"/>
    <w:rsid w:val="00A23DAC"/>
    <w:rsid w:val="00A2435D"/>
    <w:rsid w:val="00A247A4"/>
    <w:rsid w:val="00A24B72"/>
    <w:rsid w:val="00A24B7D"/>
    <w:rsid w:val="00A24BBB"/>
    <w:rsid w:val="00A2526B"/>
    <w:rsid w:val="00A25B9C"/>
    <w:rsid w:val="00A25EFE"/>
    <w:rsid w:val="00A260FD"/>
    <w:rsid w:val="00A2611C"/>
    <w:rsid w:val="00A26216"/>
    <w:rsid w:val="00A26609"/>
    <w:rsid w:val="00A2672D"/>
    <w:rsid w:val="00A2678B"/>
    <w:rsid w:val="00A267BB"/>
    <w:rsid w:val="00A26A67"/>
    <w:rsid w:val="00A26C32"/>
    <w:rsid w:val="00A27042"/>
    <w:rsid w:val="00A2786F"/>
    <w:rsid w:val="00A2799C"/>
    <w:rsid w:val="00A27CCC"/>
    <w:rsid w:val="00A27EE2"/>
    <w:rsid w:val="00A30285"/>
    <w:rsid w:val="00A30992"/>
    <w:rsid w:val="00A310F9"/>
    <w:rsid w:val="00A31120"/>
    <w:rsid w:val="00A31216"/>
    <w:rsid w:val="00A313D7"/>
    <w:rsid w:val="00A31FFC"/>
    <w:rsid w:val="00A3279E"/>
    <w:rsid w:val="00A32804"/>
    <w:rsid w:val="00A32A09"/>
    <w:rsid w:val="00A32E24"/>
    <w:rsid w:val="00A33527"/>
    <w:rsid w:val="00A33B28"/>
    <w:rsid w:val="00A34304"/>
    <w:rsid w:val="00A349F6"/>
    <w:rsid w:val="00A373FD"/>
    <w:rsid w:val="00A375CE"/>
    <w:rsid w:val="00A4098E"/>
    <w:rsid w:val="00A40B2B"/>
    <w:rsid w:val="00A40BAE"/>
    <w:rsid w:val="00A40BC6"/>
    <w:rsid w:val="00A40DAA"/>
    <w:rsid w:val="00A40E5E"/>
    <w:rsid w:val="00A413CA"/>
    <w:rsid w:val="00A415B3"/>
    <w:rsid w:val="00A41681"/>
    <w:rsid w:val="00A417F5"/>
    <w:rsid w:val="00A41FFA"/>
    <w:rsid w:val="00A42146"/>
    <w:rsid w:val="00A42587"/>
    <w:rsid w:val="00A42CD6"/>
    <w:rsid w:val="00A42D7F"/>
    <w:rsid w:val="00A42FCE"/>
    <w:rsid w:val="00A4410C"/>
    <w:rsid w:val="00A446D2"/>
    <w:rsid w:val="00A446F8"/>
    <w:rsid w:val="00A4646F"/>
    <w:rsid w:val="00A46C53"/>
    <w:rsid w:val="00A4728C"/>
    <w:rsid w:val="00A4732E"/>
    <w:rsid w:val="00A47586"/>
    <w:rsid w:val="00A47B34"/>
    <w:rsid w:val="00A50218"/>
    <w:rsid w:val="00A50685"/>
    <w:rsid w:val="00A50CE5"/>
    <w:rsid w:val="00A513ED"/>
    <w:rsid w:val="00A51592"/>
    <w:rsid w:val="00A519DE"/>
    <w:rsid w:val="00A52B54"/>
    <w:rsid w:val="00A52E79"/>
    <w:rsid w:val="00A534F5"/>
    <w:rsid w:val="00A539BE"/>
    <w:rsid w:val="00A53A8C"/>
    <w:rsid w:val="00A53B47"/>
    <w:rsid w:val="00A54111"/>
    <w:rsid w:val="00A551D4"/>
    <w:rsid w:val="00A5590B"/>
    <w:rsid w:val="00A5613D"/>
    <w:rsid w:val="00A563D1"/>
    <w:rsid w:val="00A56468"/>
    <w:rsid w:val="00A564F7"/>
    <w:rsid w:val="00A56CF1"/>
    <w:rsid w:val="00A57BEA"/>
    <w:rsid w:val="00A57E0E"/>
    <w:rsid w:val="00A57E3B"/>
    <w:rsid w:val="00A60411"/>
    <w:rsid w:val="00A60686"/>
    <w:rsid w:val="00A609B9"/>
    <w:rsid w:val="00A60C7B"/>
    <w:rsid w:val="00A6112B"/>
    <w:rsid w:val="00A61E2D"/>
    <w:rsid w:val="00A62E3F"/>
    <w:rsid w:val="00A62E81"/>
    <w:rsid w:val="00A63036"/>
    <w:rsid w:val="00A647D2"/>
    <w:rsid w:val="00A64844"/>
    <w:rsid w:val="00A652C5"/>
    <w:rsid w:val="00A65328"/>
    <w:rsid w:val="00A65679"/>
    <w:rsid w:val="00A6573E"/>
    <w:rsid w:val="00A65A9D"/>
    <w:rsid w:val="00A66102"/>
    <w:rsid w:val="00A66285"/>
    <w:rsid w:val="00A66470"/>
    <w:rsid w:val="00A664D1"/>
    <w:rsid w:val="00A67722"/>
    <w:rsid w:val="00A67990"/>
    <w:rsid w:val="00A67C5E"/>
    <w:rsid w:val="00A67CAD"/>
    <w:rsid w:val="00A67D32"/>
    <w:rsid w:val="00A67DA1"/>
    <w:rsid w:val="00A7056B"/>
    <w:rsid w:val="00A70901"/>
    <w:rsid w:val="00A70998"/>
    <w:rsid w:val="00A71286"/>
    <w:rsid w:val="00A71795"/>
    <w:rsid w:val="00A72518"/>
    <w:rsid w:val="00A7264D"/>
    <w:rsid w:val="00A72B26"/>
    <w:rsid w:val="00A732C6"/>
    <w:rsid w:val="00A733CD"/>
    <w:rsid w:val="00A737A9"/>
    <w:rsid w:val="00A739F6"/>
    <w:rsid w:val="00A7437D"/>
    <w:rsid w:val="00A744CD"/>
    <w:rsid w:val="00A74751"/>
    <w:rsid w:val="00A7519A"/>
    <w:rsid w:val="00A7586E"/>
    <w:rsid w:val="00A76290"/>
    <w:rsid w:val="00A7632D"/>
    <w:rsid w:val="00A763FD"/>
    <w:rsid w:val="00A766FF"/>
    <w:rsid w:val="00A76824"/>
    <w:rsid w:val="00A76E4C"/>
    <w:rsid w:val="00A77902"/>
    <w:rsid w:val="00A80145"/>
    <w:rsid w:val="00A8014E"/>
    <w:rsid w:val="00A80156"/>
    <w:rsid w:val="00A81365"/>
    <w:rsid w:val="00A82CAD"/>
    <w:rsid w:val="00A82CF8"/>
    <w:rsid w:val="00A82EF5"/>
    <w:rsid w:val="00A83CBF"/>
    <w:rsid w:val="00A840B1"/>
    <w:rsid w:val="00A84160"/>
    <w:rsid w:val="00A84D44"/>
    <w:rsid w:val="00A8523E"/>
    <w:rsid w:val="00A856F9"/>
    <w:rsid w:val="00A86153"/>
    <w:rsid w:val="00A8652D"/>
    <w:rsid w:val="00A86B39"/>
    <w:rsid w:val="00A86CA6"/>
    <w:rsid w:val="00A87289"/>
    <w:rsid w:val="00A87495"/>
    <w:rsid w:val="00A87CC1"/>
    <w:rsid w:val="00A87D08"/>
    <w:rsid w:val="00A90424"/>
    <w:rsid w:val="00A904FB"/>
    <w:rsid w:val="00A90C81"/>
    <w:rsid w:val="00A91CB8"/>
    <w:rsid w:val="00A92894"/>
    <w:rsid w:val="00A928DC"/>
    <w:rsid w:val="00A92908"/>
    <w:rsid w:val="00A9309E"/>
    <w:rsid w:val="00A93A08"/>
    <w:rsid w:val="00A93B31"/>
    <w:rsid w:val="00A93D31"/>
    <w:rsid w:val="00A94078"/>
    <w:rsid w:val="00A9424B"/>
    <w:rsid w:val="00A94684"/>
    <w:rsid w:val="00A95854"/>
    <w:rsid w:val="00A95ABE"/>
    <w:rsid w:val="00A96D2B"/>
    <w:rsid w:val="00A9712E"/>
    <w:rsid w:val="00A9781E"/>
    <w:rsid w:val="00A97C00"/>
    <w:rsid w:val="00AA02DA"/>
    <w:rsid w:val="00AA0F7F"/>
    <w:rsid w:val="00AA14C5"/>
    <w:rsid w:val="00AA1875"/>
    <w:rsid w:val="00AA1912"/>
    <w:rsid w:val="00AA1A9D"/>
    <w:rsid w:val="00AA2147"/>
    <w:rsid w:val="00AA25EF"/>
    <w:rsid w:val="00AA295E"/>
    <w:rsid w:val="00AA2C38"/>
    <w:rsid w:val="00AA34BD"/>
    <w:rsid w:val="00AA3CA0"/>
    <w:rsid w:val="00AA3E3B"/>
    <w:rsid w:val="00AA3F32"/>
    <w:rsid w:val="00AA4A4A"/>
    <w:rsid w:val="00AA4FD2"/>
    <w:rsid w:val="00AA61B1"/>
    <w:rsid w:val="00AA7B52"/>
    <w:rsid w:val="00AB0378"/>
    <w:rsid w:val="00AB0903"/>
    <w:rsid w:val="00AB0C14"/>
    <w:rsid w:val="00AB0DD1"/>
    <w:rsid w:val="00AB13DA"/>
    <w:rsid w:val="00AB17C6"/>
    <w:rsid w:val="00AB1D26"/>
    <w:rsid w:val="00AB2389"/>
    <w:rsid w:val="00AB2AD0"/>
    <w:rsid w:val="00AB2B52"/>
    <w:rsid w:val="00AB2E95"/>
    <w:rsid w:val="00AB3305"/>
    <w:rsid w:val="00AB3FA4"/>
    <w:rsid w:val="00AB45FD"/>
    <w:rsid w:val="00AB4971"/>
    <w:rsid w:val="00AB4D8D"/>
    <w:rsid w:val="00AB51A8"/>
    <w:rsid w:val="00AB582C"/>
    <w:rsid w:val="00AB6392"/>
    <w:rsid w:val="00AB6903"/>
    <w:rsid w:val="00AB69FF"/>
    <w:rsid w:val="00AB752C"/>
    <w:rsid w:val="00AB7A0B"/>
    <w:rsid w:val="00AB7B79"/>
    <w:rsid w:val="00AC03C8"/>
    <w:rsid w:val="00AC0AA5"/>
    <w:rsid w:val="00AC0FD7"/>
    <w:rsid w:val="00AC120B"/>
    <w:rsid w:val="00AC2580"/>
    <w:rsid w:val="00AC2769"/>
    <w:rsid w:val="00AC2B73"/>
    <w:rsid w:val="00AC2B86"/>
    <w:rsid w:val="00AC2CEC"/>
    <w:rsid w:val="00AC309B"/>
    <w:rsid w:val="00AC30BB"/>
    <w:rsid w:val="00AC324C"/>
    <w:rsid w:val="00AC3A79"/>
    <w:rsid w:val="00AC3F5A"/>
    <w:rsid w:val="00AC4DA7"/>
    <w:rsid w:val="00AC6243"/>
    <w:rsid w:val="00AC6DFA"/>
    <w:rsid w:val="00AC7120"/>
    <w:rsid w:val="00AC7494"/>
    <w:rsid w:val="00AC7B8B"/>
    <w:rsid w:val="00AC7C32"/>
    <w:rsid w:val="00AD008B"/>
    <w:rsid w:val="00AD00D7"/>
    <w:rsid w:val="00AD0A49"/>
    <w:rsid w:val="00AD102F"/>
    <w:rsid w:val="00AD1AE6"/>
    <w:rsid w:val="00AD1C5D"/>
    <w:rsid w:val="00AD1E53"/>
    <w:rsid w:val="00AD2425"/>
    <w:rsid w:val="00AD330F"/>
    <w:rsid w:val="00AD467E"/>
    <w:rsid w:val="00AD5460"/>
    <w:rsid w:val="00AD5A9C"/>
    <w:rsid w:val="00AD5EE2"/>
    <w:rsid w:val="00AD601B"/>
    <w:rsid w:val="00AD6367"/>
    <w:rsid w:val="00AD6850"/>
    <w:rsid w:val="00AD6A2C"/>
    <w:rsid w:val="00AD726E"/>
    <w:rsid w:val="00AD77EA"/>
    <w:rsid w:val="00AD7CBB"/>
    <w:rsid w:val="00AD7E5B"/>
    <w:rsid w:val="00AE01D4"/>
    <w:rsid w:val="00AE02E6"/>
    <w:rsid w:val="00AE043E"/>
    <w:rsid w:val="00AE0C94"/>
    <w:rsid w:val="00AE106A"/>
    <w:rsid w:val="00AE1A98"/>
    <w:rsid w:val="00AE24B9"/>
    <w:rsid w:val="00AE31EA"/>
    <w:rsid w:val="00AE3397"/>
    <w:rsid w:val="00AE33B9"/>
    <w:rsid w:val="00AE4364"/>
    <w:rsid w:val="00AE444E"/>
    <w:rsid w:val="00AE450A"/>
    <w:rsid w:val="00AE4D8F"/>
    <w:rsid w:val="00AE506A"/>
    <w:rsid w:val="00AE51BC"/>
    <w:rsid w:val="00AE52E8"/>
    <w:rsid w:val="00AE5ACC"/>
    <w:rsid w:val="00AE5AE1"/>
    <w:rsid w:val="00AE5D81"/>
    <w:rsid w:val="00AE6ED6"/>
    <w:rsid w:val="00AE73C4"/>
    <w:rsid w:val="00AE742B"/>
    <w:rsid w:val="00AE782D"/>
    <w:rsid w:val="00AE7D32"/>
    <w:rsid w:val="00AF064C"/>
    <w:rsid w:val="00AF09C9"/>
    <w:rsid w:val="00AF0EFE"/>
    <w:rsid w:val="00AF0F16"/>
    <w:rsid w:val="00AF1518"/>
    <w:rsid w:val="00AF25D5"/>
    <w:rsid w:val="00AF2D3C"/>
    <w:rsid w:val="00AF32E9"/>
    <w:rsid w:val="00AF3A50"/>
    <w:rsid w:val="00AF3B4C"/>
    <w:rsid w:val="00AF3D5E"/>
    <w:rsid w:val="00AF3DD7"/>
    <w:rsid w:val="00AF437E"/>
    <w:rsid w:val="00AF4A73"/>
    <w:rsid w:val="00AF4BF0"/>
    <w:rsid w:val="00AF539F"/>
    <w:rsid w:val="00AF5738"/>
    <w:rsid w:val="00AF5869"/>
    <w:rsid w:val="00AF5C0B"/>
    <w:rsid w:val="00AF61DB"/>
    <w:rsid w:val="00AF70E8"/>
    <w:rsid w:val="00AF717F"/>
    <w:rsid w:val="00AF7537"/>
    <w:rsid w:val="00AF76FB"/>
    <w:rsid w:val="00AF77F2"/>
    <w:rsid w:val="00AF7818"/>
    <w:rsid w:val="00B00574"/>
    <w:rsid w:val="00B00A8D"/>
    <w:rsid w:val="00B00C86"/>
    <w:rsid w:val="00B014D4"/>
    <w:rsid w:val="00B01616"/>
    <w:rsid w:val="00B02477"/>
    <w:rsid w:val="00B0252E"/>
    <w:rsid w:val="00B02C09"/>
    <w:rsid w:val="00B02FAB"/>
    <w:rsid w:val="00B032D4"/>
    <w:rsid w:val="00B0381D"/>
    <w:rsid w:val="00B03F2E"/>
    <w:rsid w:val="00B04B7D"/>
    <w:rsid w:val="00B04E50"/>
    <w:rsid w:val="00B05026"/>
    <w:rsid w:val="00B050E3"/>
    <w:rsid w:val="00B0511B"/>
    <w:rsid w:val="00B05229"/>
    <w:rsid w:val="00B053EE"/>
    <w:rsid w:val="00B056CE"/>
    <w:rsid w:val="00B06102"/>
    <w:rsid w:val="00B062FB"/>
    <w:rsid w:val="00B064CD"/>
    <w:rsid w:val="00B1047B"/>
    <w:rsid w:val="00B10C78"/>
    <w:rsid w:val="00B110B8"/>
    <w:rsid w:val="00B11BAD"/>
    <w:rsid w:val="00B11CED"/>
    <w:rsid w:val="00B1233D"/>
    <w:rsid w:val="00B13F4C"/>
    <w:rsid w:val="00B14354"/>
    <w:rsid w:val="00B1435B"/>
    <w:rsid w:val="00B14821"/>
    <w:rsid w:val="00B15236"/>
    <w:rsid w:val="00B152BA"/>
    <w:rsid w:val="00B152F2"/>
    <w:rsid w:val="00B15490"/>
    <w:rsid w:val="00B156D2"/>
    <w:rsid w:val="00B15C16"/>
    <w:rsid w:val="00B15CA1"/>
    <w:rsid w:val="00B162F9"/>
    <w:rsid w:val="00B17752"/>
    <w:rsid w:val="00B178AC"/>
    <w:rsid w:val="00B17A42"/>
    <w:rsid w:val="00B17CE1"/>
    <w:rsid w:val="00B20203"/>
    <w:rsid w:val="00B20360"/>
    <w:rsid w:val="00B208B7"/>
    <w:rsid w:val="00B20B89"/>
    <w:rsid w:val="00B20CE7"/>
    <w:rsid w:val="00B2106D"/>
    <w:rsid w:val="00B212A9"/>
    <w:rsid w:val="00B213EF"/>
    <w:rsid w:val="00B217C3"/>
    <w:rsid w:val="00B217FC"/>
    <w:rsid w:val="00B222C0"/>
    <w:rsid w:val="00B22628"/>
    <w:rsid w:val="00B22A08"/>
    <w:rsid w:val="00B22A36"/>
    <w:rsid w:val="00B231D8"/>
    <w:rsid w:val="00B2333B"/>
    <w:rsid w:val="00B2341D"/>
    <w:rsid w:val="00B239A2"/>
    <w:rsid w:val="00B23EDC"/>
    <w:rsid w:val="00B24A87"/>
    <w:rsid w:val="00B24F39"/>
    <w:rsid w:val="00B25043"/>
    <w:rsid w:val="00B255FD"/>
    <w:rsid w:val="00B25B45"/>
    <w:rsid w:val="00B25C4D"/>
    <w:rsid w:val="00B26276"/>
    <w:rsid w:val="00B2653C"/>
    <w:rsid w:val="00B26973"/>
    <w:rsid w:val="00B27081"/>
    <w:rsid w:val="00B27188"/>
    <w:rsid w:val="00B273BA"/>
    <w:rsid w:val="00B27424"/>
    <w:rsid w:val="00B30674"/>
    <w:rsid w:val="00B30C82"/>
    <w:rsid w:val="00B30FEC"/>
    <w:rsid w:val="00B318E7"/>
    <w:rsid w:val="00B32576"/>
    <w:rsid w:val="00B32798"/>
    <w:rsid w:val="00B32E5A"/>
    <w:rsid w:val="00B32FA0"/>
    <w:rsid w:val="00B32FA5"/>
    <w:rsid w:val="00B3326D"/>
    <w:rsid w:val="00B340FF"/>
    <w:rsid w:val="00B3413E"/>
    <w:rsid w:val="00B3416B"/>
    <w:rsid w:val="00B34728"/>
    <w:rsid w:val="00B34BE3"/>
    <w:rsid w:val="00B34F4E"/>
    <w:rsid w:val="00B35FCC"/>
    <w:rsid w:val="00B363CA"/>
    <w:rsid w:val="00B3640D"/>
    <w:rsid w:val="00B36691"/>
    <w:rsid w:val="00B3690F"/>
    <w:rsid w:val="00B36B0E"/>
    <w:rsid w:val="00B36C7B"/>
    <w:rsid w:val="00B37DE3"/>
    <w:rsid w:val="00B40408"/>
    <w:rsid w:val="00B405F9"/>
    <w:rsid w:val="00B406B8"/>
    <w:rsid w:val="00B408FE"/>
    <w:rsid w:val="00B41017"/>
    <w:rsid w:val="00B410BA"/>
    <w:rsid w:val="00B414AC"/>
    <w:rsid w:val="00B41E27"/>
    <w:rsid w:val="00B43055"/>
    <w:rsid w:val="00B432C7"/>
    <w:rsid w:val="00B43593"/>
    <w:rsid w:val="00B43CB5"/>
    <w:rsid w:val="00B43D23"/>
    <w:rsid w:val="00B43D38"/>
    <w:rsid w:val="00B44068"/>
    <w:rsid w:val="00B457FB"/>
    <w:rsid w:val="00B45FE5"/>
    <w:rsid w:val="00B46A7D"/>
    <w:rsid w:val="00B46E9B"/>
    <w:rsid w:val="00B46FD1"/>
    <w:rsid w:val="00B471FA"/>
    <w:rsid w:val="00B47330"/>
    <w:rsid w:val="00B475C7"/>
    <w:rsid w:val="00B47D8D"/>
    <w:rsid w:val="00B50349"/>
    <w:rsid w:val="00B5089B"/>
    <w:rsid w:val="00B508FB"/>
    <w:rsid w:val="00B5093E"/>
    <w:rsid w:val="00B509AE"/>
    <w:rsid w:val="00B50D0D"/>
    <w:rsid w:val="00B50F6B"/>
    <w:rsid w:val="00B5101B"/>
    <w:rsid w:val="00B5101C"/>
    <w:rsid w:val="00B51AA0"/>
    <w:rsid w:val="00B51FFD"/>
    <w:rsid w:val="00B52280"/>
    <w:rsid w:val="00B53365"/>
    <w:rsid w:val="00B53574"/>
    <w:rsid w:val="00B538C1"/>
    <w:rsid w:val="00B53D64"/>
    <w:rsid w:val="00B53EC8"/>
    <w:rsid w:val="00B54373"/>
    <w:rsid w:val="00B55E56"/>
    <w:rsid w:val="00B5781B"/>
    <w:rsid w:val="00B57C4E"/>
    <w:rsid w:val="00B57C86"/>
    <w:rsid w:val="00B602CB"/>
    <w:rsid w:val="00B60FE4"/>
    <w:rsid w:val="00B61741"/>
    <w:rsid w:val="00B61A66"/>
    <w:rsid w:val="00B624AD"/>
    <w:rsid w:val="00B62594"/>
    <w:rsid w:val="00B62CE2"/>
    <w:rsid w:val="00B62D8C"/>
    <w:rsid w:val="00B63704"/>
    <w:rsid w:val="00B63D9A"/>
    <w:rsid w:val="00B6490B"/>
    <w:rsid w:val="00B64954"/>
    <w:rsid w:val="00B64F52"/>
    <w:rsid w:val="00B6538C"/>
    <w:rsid w:val="00B656B3"/>
    <w:rsid w:val="00B65AF0"/>
    <w:rsid w:val="00B66AD5"/>
    <w:rsid w:val="00B66E71"/>
    <w:rsid w:val="00B67351"/>
    <w:rsid w:val="00B67544"/>
    <w:rsid w:val="00B67C23"/>
    <w:rsid w:val="00B67DCE"/>
    <w:rsid w:val="00B70028"/>
    <w:rsid w:val="00B7030B"/>
    <w:rsid w:val="00B70E79"/>
    <w:rsid w:val="00B70E9C"/>
    <w:rsid w:val="00B71105"/>
    <w:rsid w:val="00B71217"/>
    <w:rsid w:val="00B7135E"/>
    <w:rsid w:val="00B71B49"/>
    <w:rsid w:val="00B72122"/>
    <w:rsid w:val="00B72336"/>
    <w:rsid w:val="00B72470"/>
    <w:rsid w:val="00B72618"/>
    <w:rsid w:val="00B726D7"/>
    <w:rsid w:val="00B72A43"/>
    <w:rsid w:val="00B72B0E"/>
    <w:rsid w:val="00B72C78"/>
    <w:rsid w:val="00B7340F"/>
    <w:rsid w:val="00B735C7"/>
    <w:rsid w:val="00B73849"/>
    <w:rsid w:val="00B73875"/>
    <w:rsid w:val="00B73940"/>
    <w:rsid w:val="00B73C75"/>
    <w:rsid w:val="00B74159"/>
    <w:rsid w:val="00B7456C"/>
    <w:rsid w:val="00B75308"/>
    <w:rsid w:val="00B75425"/>
    <w:rsid w:val="00B755FC"/>
    <w:rsid w:val="00B76AF1"/>
    <w:rsid w:val="00B76D5B"/>
    <w:rsid w:val="00B76D8E"/>
    <w:rsid w:val="00B770E6"/>
    <w:rsid w:val="00B772E1"/>
    <w:rsid w:val="00B7733C"/>
    <w:rsid w:val="00B774E9"/>
    <w:rsid w:val="00B77530"/>
    <w:rsid w:val="00B775CC"/>
    <w:rsid w:val="00B77648"/>
    <w:rsid w:val="00B778CA"/>
    <w:rsid w:val="00B779F3"/>
    <w:rsid w:val="00B77C09"/>
    <w:rsid w:val="00B80116"/>
    <w:rsid w:val="00B808A0"/>
    <w:rsid w:val="00B808D0"/>
    <w:rsid w:val="00B80A1F"/>
    <w:rsid w:val="00B81CBC"/>
    <w:rsid w:val="00B81F43"/>
    <w:rsid w:val="00B823FE"/>
    <w:rsid w:val="00B82727"/>
    <w:rsid w:val="00B82CB8"/>
    <w:rsid w:val="00B82D2F"/>
    <w:rsid w:val="00B82FE1"/>
    <w:rsid w:val="00B82FE2"/>
    <w:rsid w:val="00B830F4"/>
    <w:rsid w:val="00B83905"/>
    <w:rsid w:val="00B83B7E"/>
    <w:rsid w:val="00B84655"/>
    <w:rsid w:val="00B85003"/>
    <w:rsid w:val="00B86277"/>
    <w:rsid w:val="00B866C0"/>
    <w:rsid w:val="00B86AF9"/>
    <w:rsid w:val="00B86EBA"/>
    <w:rsid w:val="00B871A0"/>
    <w:rsid w:val="00B87606"/>
    <w:rsid w:val="00B87A1D"/>
    <w:rsid w:val="00B87B88"/>
    <w:rsid w:val="00B87C78"/>
    <w:rsid w:val="00B87D71"/>
    <w:rsid w:val="00B9003C"/>
    <w:rsid w:val="00B90E6A"/>
    <w:rsid w:val="00B9140F"/>
    <w:rsid w:val="00B915F0"/>
    <w:rsid w:val="00B91F58"/>
    <w:rsid w:val="00B9247D"/>
    <w:rsid w:val="00B9269E"/>
    <w:rsid w:val="00B92A62"/>
    <w:rsid w:val="00B92AA4"/>
    <w:rsid w:val="00B92C71"/>
    <w:rsid w:val="00B936FE"/>
    <w:rsid w:val="00B943CF"/>
    <w:rsid w:val="00B9463A"/>
    <w:rsid w:val="00B958F3"/>
    <w:rsid w:val="00B95FFA"/>
    <w:rsid w:val="00B9606F"/>
    <w:rsid w:val="00B9635D"/>
    <w:rsid w:val="00B964B5"/>
    <w:rsid w:val="00B964FC"/>
    <w:rsid w:val="00B96BA4"/>
    <w:rsid w:val="00B971C6"/>
    <w:rsid w:val="00B97559"/>
    <w:rsid w:val="00B97590"/>
    <w:rsid w:val="00B97B9A"/>
    <w:rsid w:val="00B97FAD"/>
    <w:rsid w:val="00BA065D"/>
    <w:rsid w:val="00BA1255"/>
    <w:rsid w:val="00BA162B"/>
    <w:rsid w:val="00BA258B"/>
    <w:rsid w:val="00BA3584"/>
    <w:rsid w:val="00BA38AE"/>
    <w:rsid w:val="00BA3BAA"/>
    <w:rsid w:val="00BA4294"/>
    <w:rsid w:val="00BA436A"/>
    <w:rsid w:val="00BA436D"/>
    <w:rsid w:val="00BA46D0"/>
    <w:rsid w:val="00BA4CD1"/>
    <w:rsid w:val="00BA4D41"/>
    <w:rsid w:val="00BA4DE6"/>
    <w:rsid w:val="00BA5613"/>
    <w:rsid w:val="00BA65E4"/>
    <w:rsid w:val="00BA6603"/>
    <w:rsid w:val="00BA66A2"/>
    <w:rsid w:val="00BA75F8"/>
    <w:rsid w:val="00BA75FB"/>
    <w:rsid w:val="00BA7DEC"/>
    <w:rsid w:val="00BA7E54"/>
    <w:rsid w:val="00BA7EB5"/>
    <w:rsid w:val="00BB02CA"/>
    <w:rsid w:val="00BB0355"/>
    <w:rsid w:val="00BB0B14"/>
    <w:rsid w:val="00BB0B57"/>
    <w:rsid w:val="00BB0ED7"/>
    <w:rsid w:val="00BB1ED0"/>
    <w:rsid w:val="00BB1FDA"/>
    <w:rsid w:val="00BB2259"/>
    <w:rsid w:val="00BB2D27"/>
    <w:rsid w:val="00BB2D2D"/>
    <w:rsid w:val="00BB3A86"/>
    <w:rsid w:val="00BB3B0E"/>
    <w:rsid w:val="00BB3C8E"/>
    <w:rsid w:val="00BB3DDC"/>
    <w:rsid w:val="00BB49F9"/>
    <w:rsid w:val="00BB4A39"/>
    <w:rsid w:val="00BB4C71"/>
    <w:rsid w:val="00BB518C"/>
    <w:rsid w:val="00BB53FD"/>
    <w:rsid w:val="00BB5846"/>
    <w:rsid w:val="00BB5A3E"/>
    <w:rsid w:val="00BB5C75"/>
    <w:rsid w:val="00BB634D"/>
    <w:rsid w:val="00BB68EE"/>
    <w:rsid w:val="00BB6E3D"/>
    <w:rsid w:val="00BB752D"/>
    <w:rsid w:val="00BB7782"/>
    <w:rsid w:val="00BB79E3"/>
    <w:rsid w:val="00BB7A49"/>
    <w:rsid w:val="00BB7B18"/>
    <w:rsid w:val="00BC01B4"/>
    <w:rsid w:val="00BC08E2"/>
    <w:rsid w:val="00BC093A"/>
    <w:rsid w:val="00BC1177"/>
    <w:rsid w:val="00BC1954"/>
    <w:rsid w:val="00BC1C74"/>
    <w:rsid w:val="00BC1CB5"/>
    <w:rsid w:val="00BC1DDA"/>
    <w:rsid w:val="00BC2834"/>
    <w:rsid w:val="00BC3205"/>
    <w:rsid w:val="00BC3378"/>
    <w:rsid w:val="00BC407B"/>
    <w:rsid w:val="00BC489A"/>
    <w:rsid w:val="00BC5150"/>
    <w:rsid w:val="00BC51E0"/>
    <w:rsid w:val="00BC534B"/>
    <w:rsid w:val="00BC6632"/>
    <w:rsid w:val="00BC695B"/>
    <w:rsid w:val="00BC6A70"/>
    <w:rsid w:val="00BC6ED6"/>
    <w:rsid w:val="00BC728A"/>
    <w:rsid w:val="00BC72A0"/>
    <w:rsid w:val="00BC73D8"/>
    <w:rsid w:val="00BD0217"/>
    <w:rsid w:val="00BD086A"/>
    <w:rsid w:val="00BD08EF"/>
    <w:rsid w:val="00BD0AA4"/>
    <w:rsid w:val="00BD0BD8"/>
    <w:rsid w:val="00BD0F72"/>
    <w:rsid w:val="00BD1777"/>
    <w:rsid w:val="00BD1BED"/>
    <w:rsid w:val="00BD1F10"/>
    <w:rsid w:val="00BD1F46"/>
    <w:rsid w:val="00BD306F"/>
    <w:rsid w:val="00BD323D"/>
    <w:rsid w:val="00BD35E4"/>
    <w:rsid w:val="00BD376E"/>
    <w:rsid w:val="00BD37B8"/>
    <w:rsid w:val="00BD38AF"/>
    <w:rsid w:val="00BD38D1"/>
    <w:rsid w:val="00BD4082"/>
    <w:rsid w:val="00BD42A1"/>
    <w:rsid w:val="00BD4743"/>
    <w:rsid w:val="00BD47EB"/>
    <w:rsid w:val="00BD49A7"/>
    <w:rsid w:val="00BD4FCE"/>
    <w:rsid w:val="00BD53ED"/>
    <w:rsid w:val="00BD5519"/>
    <w:rsid w:val="00BD5528"/>
    <w:rsid w:val="00BD55AA"/>
    <w:rsid w:val="00BD57BA"/>
    <w:rsid w:val="00BD5B8B"/>
    <w:rsid w:val="00BD5C20"/>
    <w:rsid w:val="00BD6534"/>
    <w:rsid w:val="00BD65DA"/>
    <w:rsid w:val="00BD6F25"/>
    <w:rsid w:val="00BD773A"/>
    <w:rsid w:val="00BD7891"/>
    <w:rsid w:val="00BD7D31"/>
    <w:rsid w:val="00BD7F23"/>
    <w:rsid w:val="00BE0F15"/>
    <w:rsid w:val="00BE0F87"/>
    <w:rsid w:val="00BE1F2D"/>
    <w:rsid w:val="00BE21E2"/>
    <w:rsid w:val="00BE2E09"/>
    <w:rsid w:val="00BE2FFC"/>
    <w:rsid w:val="00BE332F"/>
    <w:rsid w:val="00BE37A5"/>
    <w:rsid w:val="00BE4332"/>
    <w:rsid w:val="00BE43CA"/>
    <w:rsid w:val="00BE4CF8"/>
    <w:rsid w:val="00BE524B"/>
    <w:rsid w:val="00BE5DC1"/>
    <w:rsid w:val="00BE5E4F"/>
    <w:rsid w:val="00BE6107"/>
    <w:rsid w:val="00BE66D4"/>
    <w:rsid w:val="00BE6875"/>
    <w:rsid w:val="00BE6E92"/>
    <w:rsid w:val="00BE6EC2"/>
    <w:rsid w:val="00BE72B2"/>
    <w:rsid w:val="00BE7441"/>
    <w:rsid w:val="00BE797B"/>
    <w:rsid w:val="00BF0168"/>
    <w:rsid w:val="00BF04AC"/>
    <w:rsid w:val="00BF1549"/>
    <w:rsid w:val="00BF1859"/>
    <w:rsid w:val="00BF1B24"/>
    <w:rsid w:val="00BF1B49"/>
    <w:rsid w:val="00BF1BF1"/>
    <w:rsid w:val="00BF1ED4"/>
    <w:rsid w:val="00BF1F2A"/>
    <w:rsid w:val="00BF2CD5"/>
    <w:rsid w:val="00BF2D84"/>
    <w:rsid w:val="00BF3468"/>
    <w:rsid w:val="00BF35DA"/>
    <w:rsid w:val="00BF3CDF"/>
    <w:rsid w:val="00BF41C7"/>
    <w:rsid w:val="00BF4535"/>
    <w:rsid w:val="00BF4F89"/>
    <w:rsid w:val="00BF5F82"/>
    <w:rsid w:val="00BF610D"/>
    <w:rsid w:val="00BF62D2"/>
    <w:rsid w:val="00BF6432"/>
    <w:rsid w:val="00BF74DD"/>
    <w:rsid w:val="00BF75E8"/>
    <w:rsid w:val="00C00259"/>
    <w:rsid w:val="00C0065A"/>
    <w:rsid w:val="00C00F3A"/>
    <w:rsid w:val="00C01076"/>
    <w:rsid w:val="00C01263"/>
    <w:rsid w:val="00C016E8"/>
    <w:rsid w:val="00C01835"/>
    <w:rsid w:val="00C01CA5"/>
    <w:rsid w:val="00C01FD1"/>
    <w:rsid w:val="00C02E5C"/>
    <w:rsid w:val="00C03FAD"/>
    <w:rsid w:val="00C04764"/>
    <w:rsid w:val="00C04A4E"/>
    <w:rsid w:val="00C04BBF"/>
    <w:rsid w:val="00C05368"/>
    <w:rsid w:val="00C05897"/>
    <w:rsid w:val="00C06629"/>
    <w:rsid w:val="00C06804"/>
    <w:rsid w:val="00C069A9"/>
    <w:rsid w:val="00C06B31"/>
    <w:rsid w:val="00C06D9B"/>
    <w:rsid w:val="00C06FC4"/>
    <w:rsid w:val="00C075A9"/>
    <w:rsid w:val="00C106FF"/>
    <w:rsid w:val="00C1078C"/>
    <w:rsid w:val="00C10811"/>
    <w:rsid w:val="00C109DC"/>
    <w:rsid w:val="00C10F2C"/>
    <w:rsid w:val="00C11A91"/>
    <w:rsid w:val="00C11DDC"/>
    <w:rsid w:val="00C1221D"/>
    <w:rsid w:val="00C123B7"/>
    <w:rsid w:val="00C12576"/>
    <w:rsid w:val="00C128B6"/>
    <w:rsid w:val="00C1293F"/>
    <w:rsid w:val="00C12981"/>
    <w:rsid w:val="00C1360D"/>
    <w:rsid w:val="00C13970"/>
    <w:rsid w:val="00C13A7A"/>
    <w:rsid w:val="00C13B0C"/>
    <w:rsid w:val="00C1435F"/>
    <w:rsid w:val="00C14F77"/>
    <w:rsid w:val="00C15511"/>
    <w:rsid w:val="00C15B76"/>
    <w:rsid w:val="00C15F1B"/>
    <w:rsid w:val="00C15FC0"/>
    <w:rsid w:val="00C16299"/>
    <w:rsid w:val="00C164F3"/>
    <w:rsid w:val="00C165F8"/>
    <w:rsid w:val="00C16ABC"/>
    <w:rsid w:val="00C17569"/>
    <w:rsid w:val="00C17B47"/>
    <w:rsid w:val="00C17B50"/>
    <w:rsid w:val="00C17C9A"/>
    <w:rsid w:val="00C17F52"/>
    <w:rsid w:val="00C20099"/>
    <w:rsid w:val="00C20468"/>
    <w:rsid w:val="00C2098C"/>
    <w:rsid w:val="00C21337"/>
    <w:rsid w:val="00C2214B"/>
    <w:rsid w:val="00C22202"/>
    <w:rsid w:val="00C22F71"/>
    <w:rsid w:val="00C23AF5"/>
    <w:rsid w:val="00C23B39"/>
    <w:rsid w:val="00C24625"/>
    <w:rsid w:val="00C24C97"/>
    <w:rsid w:val="00C24E4B"/>
    <w:rsid w:val="00C25367"/>
    <w:rsid w:val="00C256B1"/>
    <w:rsid w:val="00C25C15"/>
    <w:rsid w:val="00C25FFC"/>
    <w:rsid w:val="00C26781"/>
    <w:rsid w:val="00C26853"/>
    <w:rsid w:val="00C26B2E"/>
    <w:rsid w:val="00C26E64"/>
    <w:rsid w:val="00C2703E"/>
    <w:rsid w:val="00C27794"/>
    <w:rsid w:val="00C27AA6"/>
    <w:rsid w:val="00C27F92"/>
    <w:rsid w:val="00C30A9E"/>
    <w:rsid w:val="00C31770"/>
    <w:rsid w:val="00C31A09"/>
    <w:rsid w:val="00C31CE6"/>
    <w:rsid w:val="00C31F13"/>
    <w:rsid w:val="00C31F66"/>
    <w:rsid w:val="00C32CD1"/>
    <w:rsid w:val="00C32D60"/>
    <w:rsid w:val="00C33429"/>
    <w:rsid w:val="00C33623"/>
    <w:rsid w:val="00C33C7F"/>
    <w:rsid w:val="00C342ED"/>
    <w:rsid w:val="00C34476"/>
    <w:rsid w:val="00C34520"/>
    <w:rsid w:val="00C348D7"/>
    <w:rsid w:val="00C34B68"/>
    <w:rsid w:val="00C354FE"/>
    <w:rsid w:val="00C35AA0"/>
    <w:rsid w:val="00C35B0F"/>
    <w:rsid w:val="00C35FE1"/>
    <w:rsid w:val="00C366F9"/>
    <w:rsid w:val="00C36D37"/>
    <w:rsid w:val="00C370FE"/>
    <w:rsid w:val="00C37851"/>
    <w:rsid w:val="00C378BF"/>
    <w:rsid w:val="00C40040"/>
    <w:rsid w:val="00C40893"/>
    <w:rsid w:val="00C40D6F"/>
    <w:rsid w:val="00C40EEC"/>
    <w:rsid w:val="00C41BA6"/>
    <w:rsid w:val="00C41F09"/>
    <w:rsid w:val="00C41F47"/>
    <w:rsid w:val="00C42C07"/>
    <w:rsid w:val="00C42C9F"/>
    <w:rsid w:val="00C42CAA"/>
    <w:rsid w:val="00C42CE8"/>
    <w:rsid w:val="00C42D4D"/>
    <w:rsid w:val="00C43751"/>
    <w:rsid w:val="00C43D31"/>
    <w:rsid w:val="00C444B6"/>
    <w:rsid w:val="00C44610"/>
    <w:rsid w:val="00C453E7"/>
    <w:rsid w:val="00C45499"/>
    <w:rsid w:val="00C46DDC"/>
    <w:rsid w:val="00C47767"/>
    <w:rsid w:val="00C47AB5"/>
    <w:rsid w:val="00C50039"/>
    <w:rsid w:val="00C503C6"/>
    <w:rsid w:val="00C50EFC"/>
    <w:rsid w:val="00C51CA1"/>
    <w:rsid w:val="00C527C6"/>
    <w:rsid w:val="00C53196"/>
    <w:rsid w:val="00C536C7"/>
    <w:rsid w:val="00C539C1"/>
    <w:rsid w:val="00C53A63"/>
    <w:rsid w:val="00C53CD1"/>
    <w:rsid w:val="00C53D14"/>
    <w:rsid w:val="00C54671"/>
    <w:rsid w:val="00C5632A"/>
    <w:rsid w:val="00C5667C"/>
    <w:rsid w:val="00C56A0B"/>
    <w:rsid w:val="00C56A9B"/>
    <w:rsid w:val="00C56AA2"/>
    <w:rsid w:val="00C56E31"/>
    <w:rsid w:val="00C57082"/>
    <w:rsid w:val="00C5720B"/>
    <w:rsid w:val="00C57278"/>
    <w:rsid w:val="00C575DC"/>
    <w:rsid w:val="00C57762"/>
    <w:rsid w:val="00C57778"/>
    <w:rsid w:val="00C57BFB"/>
    <w:rsid w:val="00C6035A"/>
    <w:rsid w:val="00C6044A"/>
    <w:rsid w:val="00C60AB1"/>
    <w:rsid w:val="00C60B91"/>
    <w:rsid w:val="00C60C27"/>
    <w:rsid w:val="00C61312"/>
    <w:rsid w:val="00C61C7D"/>
    <w:rsid w:val="00C622AA"/>
    <w:rsid w:val="00C629B3"/>
    <w:rsid w:val="00C62EA4"/>
    <w:rsid w:val="00C62FB9"/>
    <w:rsid w:val="00C6365E"/>
    <w:rsid w:val="00C638FC"/>
    <w:rsid w:val="00C63C03"/>
    <w:rsid w:val="00C63D47"/>
    <w:rsid w:val="00C6411E"/>
    <w:rsid w:val="00C656CC"/>
    <w:rsid w:val="00C660BF"/>
    <w:rsid w:val="00C66429"/>
    <w:rsid w:val="00C66908"/>
    <w:rsid w:val="00C66AF8"/>
    <w:rsid w:val="00C66F33"/>
    <w:rsid w:val="00C67D63"/>
    <w:rsid w:val="00C706D1"/>
    <w:rsid w:val="00C707BF"/>
    <w:rsid w:val="00C70E7C"/>
    <w:rsid w:val="00C713AC"/>
    <w:rsid w:val="00C7184E"/>
    <w:rsid w:val="00C719D2"/>
    <w:rsid w:val="00C7219B"/>
    <w:rsid w:val="00C72644"/>
    <w:rsid w:val="00C728FD"/>
    <w:rsid w:val="00C72E2B"/>
    <w:rsid w:val="00C72F9B"/>
    <w:rsid w:val="00C7371A"/>
    <w:rsid w:val="00C73F01"/>
    <w:rsid w:val="00C748ED"/>
    <w:rsid w:val="00C74B48"/>
    <w:rsid w:val="00C74D33"/>
    <w:rsid w:val="00C7555C"/>
    <w:rsid w:val="00C75EC3"/>
    <w:rsid w:val="00C76369"/>
    <w:rsid w:val="00C766C9"/>
    <w:rsid w:val="00C767F8"/>
    <w:rsid w:val="00C7693B"/>
    <w:rsid w:val="00C76F84"/>
    <w:rsid w:val="00C771BB"/>
    <w:rsid w:val="00C774BB"/>
    <w:rsid w:val="00C774E0"/>
    <w:rsid w:val="00C77A8B"/>
    <w:rsid w:val="00C8000C"/>
    <w:rsid w:val="00C80A02"/>
    <w:rsid w:val="00C80D4D"/>
    <w:rsid w:val="00C819A1"/>
    <w:rsid w:val="00C81DEC"/>
    <w:rsid w:val="00C82514"/>
    <w:rsid w:val="00C830E4"/>
    <w:rsid w:val="00C83969"/>
    <w:rsid w:val="00C83B77"/>
    <w:rsid w:val="00C83F05"/>
    <w:rsid w:val="00C83F5F"/>
    <w:rsid w:val="00C84CC9"/>
    <w:rsid w:val="00C84F7B"/>
    <w:rsid w:val="00C85A5D"/>
    <w:rsid w:val="00C85D7F"/>
    <w:rsid w:val="00C86064"/>
    <w:rsid w:val="00C86159"/>
    <w:rsid w:val="00C86CDB"/>
    <w:rsid w:val="00C86E0B"/>
    <w:rsid w:val="00C87124"/>
    <w:rsid w:val="00C87380"/>
    <w:rsid w:val="00C876E9"/>
    <w:rsid w:val="00C87A0E"/>
    <w:rsid w:val="00C90079"/>
    <w:rsid w:val="00C90245"/>
    <w:rsid w:val="00C90833"/>
    <w:rsid w:val="00C9084B"/>
    <w:rsid w:val="00C90944"/>
    <w:rsid w:val="00C91301"/>
    <w:rsid w:val="00C91B83"/>
    <w:rsid w:val="00C91D37"/>
    <w:rsid w:val="00C925ED"/>
    <w:rsid w:val="00C92955"/>
    <w:rsid w:val="00C929CA"/>
    <w:rsid w:val="00C92B6D"/>
    <w:rsid w:val="00C92D75"/>
    <w:rsid w:val="00C9386C"/>
    <w:rsid w:val="00C93CA9"/>
    <w:rsid w:val="00C93DCA"/>
    <w:rsid w:val="00C9417D"/>
    <w:rsid w:val="00C947EC"/>
    <w:rsid w:val="00C94E83"/>
    <w:rsid w:val="00C9500B"/>
    <w:rsid w:val="00C95EC8"/>
    <w:rsid w:val="00C961D3"/>
    <w:rsid w:val="00C964E7"/>
    <w:rsid w:val="00C964F1"/>
    <w:rsid w:val="00C9652F"/>
    <w:rsid w:val="00C967B0"/>
    <w:rsid w:val="00C96A92"/>
    <w:rsid w:val="00C96C17"/>
    <w:rsid w:val="00C96DBA"/>
    <w:rsid w:val="00C972C3"/>
    <w:rsid w:val="00C9746C"/>
    <w:rsid w:val="00C977BD"/>
    <w:rsid w:val="00C97984"/>
    <w:rsid w:val="00CA0246"/>
    <w:rsid w:val="00CA0C53"/>
    <w:rsid w:val="00CA0D89"/>
    <w:rsid w:val="00CA0E48"/>
    <w:rsid w:val="00CA1B5C"/>
    <w:rsid w:val="00CA3461"/>
    <w:rsid w:val="00CA34CD"/>
    <w:rsid w:val="00CA417A"/>
    <w:rsid w:val="00CA4336"/>
    <w:rsid w:val="00CA5083"/>
    <w:rsid w:val="00CA5350"/>
    <w:rsid w:val="00CA5399"/>
    <w:rsid w:val="00CA5448"/>
    <w:rsid w:val="00CA5779"/>
    <w:rsid w:val="00CA63DC"/>
    <w:rsid w:val="00CA665C"/>
    <w:rsid w:val="00CA6666"/>
    <w:rsid w:val="00CA6901"/>
    <w:rsid w:val="00CA6E17"/>
    <w:rsid w:val="00CA7161"/>
    <w:rsid w:val="00CA7401"/>
    <w:rsid w:val="00CA760D"/>
    <w:rsid w:val="00CA77CE"/>
    <w:rsid w:val="00CA7A58"/>
    <w:rsid w:val="00CB06F9"/>
    <w:rsid w:val="00CB0A0A"/>
    <w:rsid w:val="00CB0A3E"/>
    <w:rsid w:val="00CB1959"/>
    <w:rsid w:val="00CB1B16"/>
    <w:rsid w:val="00CB1D2B"/>
    <w:rsid w:val="00CB1DD9"/>
    <w:rsid w:val="00CB1E2B"/>
    <w:rsid w:val="00CB295F"/>
    <w:rsid w:val="00CB2C83"/>
    <w:rsid w:val="00CB2DDE"/>
    <w:rsid w:val="00CB2F19"/>
    <w:rsid w:val="00CB3752"/>
    <w:rsid w:val="00CB3B59"/>
    <w:rsid w:val="00CB3B5F"/>
    <w:rsid w:val="00CB3B9F"/>
    <w:rsid w:val="00CB3EBD"/>
    <w:rsid w:val="00CB4315"/>
    <w:rsid w:val="00CB49E4"/>
    <w:rsid w:val="00CB4D8A"/>
    <w:rsid w:val="00CB4F4F"/>
    <w:rsid w:val="00CB4FC0"/>
    <w:rsid w:val="00CB53AA"/>
    <w:rsid w:val="00CB5A92"/>
    <w:rsid w:val="00CB5FB1"/>
    <w:rsid w:val="00CB5FFF"/>
    <w:rsid w:val="00CB6289"/>
    <w:rsid w:val="00CB67A3"/>
    <w:rsid w:val="00CB68C8"/>
    <w:rsid w:val="00CB73DD"/>
    <w:rsid w:val="00CB7618"/>
    <w:rsid w:val="00CB79B9"/>
    <w:rsid w:val="00CB7A71"/>
    <w:rsid w:val="00CB7CBF"/>
    <w:rsid w:val="00CC094F"/>
    <w:rsid w:val="00CC1BAD"/>
    <w:rsid w:val="00CC1D85"/>
    <w:rsid w:val="00CC2DB6"/>
    <w:rsid w:val="00CC414D"/>
    <w:rsid w:val="00CC4D07"/>
    <w:rsid w:val="00CC4D23"/>
    <w:rsid w:val="00CC5331"/>
    <w:rsid w:val="00CC53BF"/>
    <w:rsid w:val="00CC550F"/>
    <w:rsid w:val="00CC57C3"/>
    <w:rsid w:val="00CC5C2D"/>
    <w:rsid w:val="00CC61E3"/>
    <w:rsid w:val="00CC6B1D"/>
    <w:rsid w:val="00CC7757"/>
    <w:rsid w:val="00CC7BBF"/>
    <w:rsid w:val="00CC7D97"/>
    <w:rsid w:val="00CC7E21"/>
    <w:rsid w:val="00CD016E"/>
    <w:rsid w:val="00CD0C26"/>
    <w:rsid w:val="00CD0D32"/>
    <w:rsid w:val="00CD0EA2"/>
    <w:rsid w:val="00CD1AA1"/>
    <w:rsid w:val="00CD1CD4"/>
    <w:rsid w:val="00CD259D"/>
    <w:rsid w:val="00CD29C3"/>
    <w:rsid w:val="00CD341F"/>
    <w:rsid w:val="00CD3BE8"/>
    <w:rsid w:val="00CD3D78"/>
    <w:rsid w:val="00CD3F25"/>
    <w:rsid w:val="00CD4B6D"/>
    <w:rsid w:val="00CD4C45"/>
    <w:rsid w:val="00CD4E46"/>
    <w:rsid w:val="00CD4E80"/>
    <w:rsid w:val="00CD4EF0"/>
    <w:rsid w:val="00CD4FD7"/>
    <w:rsid w:val="00CD4FE1"/>
    <w:rsid w:val="00CD5200"/>
    <w:rsid w:val="00CD5696"/>
    <w:rsid w:val="00CD58A1"/>
    <w:rsid w:val="00CD58A9"/>
    <w:rsid w:val="00CD5B95"/>
    <w:rsid w:val="00CD5F57"/>
    <w:rsid w:val="00CD65A8"/>
    <w:rsid w:val="00CD6A1E"/>
    <w:rsid w:val="00CD6C89"/>
    <w:rsid w:val="00CD70E2"/>
    <w:rsid w:val="00CD72B9"/>
    <w:rsid w:val="00CD7551"/>
    <w:rsid w:val="00CD7754"/>
    <w:rsid w:val="00CD79A6"/>
    <w:rsid w:val="00CD7ADD"/>
    <w:rsid w:val="00CE1284"/>
    <w:rsid w:val="00CE199A"/>
    <w:rsid w:val="00CE212A"/>
    <w:rsid w:val="00CE2867"/>
    <w:rsid w:val="00CE2869"/>
    <w:rsid w:val="00CE2978"/>
    <w:rsid w:val="00CE2F33"/>
    <w:rsid w:val="00CE36A2"/>
    <w:rsid w:val="00CE58F5"/>
    <w:rsid w:val="00CE5F47"/>
    <w:rsid w:val="00CE62F9"/>
    <w:rsid w:val="00CE633C"/>
    <w:rsid w:val="00CE737A"/>
    <w:rsid w:val="00CE7494"/>
    <w:rsid w:val="00CE7BE1"/>
    <w:rsid w:val="00CF0068"/>
    <w:rsid w:val="00CF0896"/>
    <w:rsid w:val="00CF0D3C"/>
    <w:rsid w:val="00CF0D9F"/>
    <w:rsid w:val="00CF1052"/>
    <w:rsid w:val="00CF1B7B"/>
    <w:rsid w:val="00CF29C0"/>
    <w:rsid w:val="00CF357D"/>
    <w:rsid w:val="00CF38C1"/>
    <w:rsid w:val="00CF3A0B"/>
    <w:rsid w:val="00CF3B6B"/>
    <w:rsid w:val="00CF400E"/>
    <w:rsid w:val="00CF4802"/>
    <w:rsid w:val="00CF4A7A"/>
    <w:rsid w:val="00CF4E64"/>
    <w:rsid w:val="00CF5178"/>
    <w:rsid w:val="00CF566F"/>
    <w:rsid w:val="00CF5DFC"/>
    <w:rsid w:val="00CF656B"/>
    <w:rsid w:val="00CF6BCC"/>
    <w:rsid w:val="00CF7822"/>
    <w:rsid w:val="00CF7E02"/>
    <w:rsid w:val="00CF7F9A"/>
    <w:rsid w:val="00D00213"/>
    <w:rsid w:val="00D00B13"/>
    <w:rsid w:val="00D00C28"/>
    <w:rsid w:val="00D018FD"/>
    <w:rsid w:val="00D01D66"/>
    <w:rsid w:val="00D02548"/>
    <w:rsid w:val="00D028B0"/>
    <w:rsid w:val="00D03D3D"/>
    <w:rsid w:val="00D04916"/>
    <w:rsid w:val="00D04D7E"/>
    <w:rsid w:val="00D050B4"/>
    <w:rsid w:val="00D05415"/>
    <w:rsid w:val="00D05466"/>
    <w:rsid w:val="00D05505"/>
    <w:rsid w:val="00D0619D"/>
    <w:rsid w:val="00D06AC7"/>
    <w:rsid w:val="00D06B10"/>
    <w:rsid w:val="00D0719F"/>
    <w:rsid w:val="00D0724D"/>
    <w:rsid w:val="00D07630"/>
    <w:rsid w:val="00D10251"/>
    <w:rsid w:val="00D10437"/>
    <w:rsid w:val="00D10464"/>
    <w:rsid w:val="00D10615"/>
    <w:rsid w:val="00D106AF"/>
    <w:rsid w:val="00D10A85"/>
    <w:rsid w:val="00D10B1D"/>
    <w:rsid w:val="00D114FF"/>
    <w:rsid w:val="00D119E7"/>
    <w:rsid w:val="00D11AE8"/>
    <w:rsid w:val="00D121A7"/>
    <w:rsid w:val="00D123E4"/>
    <w:rsid w:val="00D123EC"/>
    <w:rsid w:val="00D13549"/>
    <w:rsid w:val="00D138F2"/>
    <w:rsid w:val="00D13F73"/>
    <w:rsid w:val="00D14616"/>
    <w:rsid w:val="00D147A4"/>
    <w:rsid w:val="00D14B0B"/>
    <w:rsid w:val="00D14D6A"/>
    <w:rsid w:val="00D15D1B"/>
    <w:rsid w:val="00D1635F"/>
    <w:rsid w:val="00D167FE"/>
    <w:rsid w:val="00D16973"/>
    <w:rsid w:val="00D17129"/>
    <w:rsid w:val="00D17427"/>
    <w:rsid w:val="00D17A67"/>
    <w:rsid w:val="00D17B95"/>
    <w:rsid w:val="00D17CBD"/>
    <w:rsid w:val="00D2015D"/>
    <w:rsid w:val="00D20552"/>
    <w:rsid w:val="00D21FA4"/>
    <w:rsid w:val="00D228FA"/>
    <w:rsid w:val="00D22941"/>
    <w:rsid w:val="00D2296D"/>
    <w:rsid w:val="00D22B54"/>
    <w:rsid w:val="00D23558"/>
    <w:rsid w:val="00D23B29"/>
    <w:rsid w:val="00D24466"/>
    <w:rsid w:val="00D25B82"/>
    <w:rsid w:val="00D26868"/>
    <w:rsid w:val="00D2688A"/>
    <w:rsid w:val="00D273F7"/>
    <w:rsid w:val="00D27AAB"/>
    <w:rsid w:val="00D27C2F"/>
    <w:rsid w:val="00D27DDC"/>
    <w:rsid w:val="00D3008B"/>
    <w:rsid w:val="00D3134D"/>
    <w:rsid w:val="00D31532"/>
    <w:rsid w:val="00D317BA"/>
    <w:rsid w:val="00D31800"/>
    <w:rsid w:val="00D31FFC"/>
    <w:rsid w:val="00D32232"/>
    <w:rsid w:val="00D32E83"/>
    <w:rsid w:val="00D32E98"/>
    <w:rsid w:val="00D32FE8"/>
    <w:rsid w:val="00D3307E"/>
    <w:rsid w:val="00D333FA"/>
    <w:rsid w:val="00D338C7"/>
    <w:rsid w:val="00D33F7A"/>
    <w:rsid w:val="00D3407A"/>
    <w:rsid w:val="00D34F30"/>
    <w:rsid w:val="00D3517E"/>
    <w:rsid w:val="00D35619"/>
    <w:rsid w:val="00D372F6"/>
    <w:rsid w:val="00D37307"/>
    <w:rsid w:val="00D374E5"/>
    <w:rsid w:val="00D3760C"/>
    <w:rsid w:val="00D37B46"/>
    <w:rsid w:val="00D37BD2"/>
    <w:rsid w:val="00D37EE2"/>
    <w:rsid w:val="00D4028D"/>
    <w:rsid w:val="00D40B7C"/>
    <w:rsid w:val="00D40C24"/>
    <w:rsid w:val="00D4125E"/>
    <w:rsid w:val="00D414F8"/>
    <w:rsid w:val="00D41BAB"/>
    <w:rsid w:val="00D41BE4"/>
    <w:rsid w:val="00D41BF1"/>
    <w:rsid w:val="00D421D4"/>
    <w:rsid w:val="00D42717"/>
    <w:rsid w:val="00D43773"/>
    <w:rsid w:val="00D43A58"/>
    <w:rsid w:val="00D43BBE"/>
    <w:rsid w:val="00D43E37"/>
    <w:rsid w:val="00D4437C"/>
    <w:rsid w:val="00D443E0"/>
    <w:rsid w:val="00D44C55"/>
    <w:rsid w:val="00D4503B"/>
    <w:rsid w:val="00D45367"/>
    <w:rsid w:val="00D4553E"/>
    <w:rsid w:val="00D458AD"/>
    <w:rsid w:val="00D46168"/>
    <w:rsid w:val="00D4638B"/>
    <w:rsid w:val="00D46776"/>
    <w:rsid w:val="00D47605"/>
    <w:rsid w:val="00D47E85"/>
    <w:rsid w:val="00D50127"/>
    <w:rsid w:val="00D502CA"/>
    <w:rsid w:val="00D509BA"/>
    <w:rsid w:val="00D50C18"/>
    <w:rsid w:val="00D516CE"/>
    <w:rsid w:val="00D5181C"/>
    <w:rsid w:val="00D519CF"/>
    <w:rsid w:val="00D51ABE"/>
    <w:rsid w:val="00D51E73"/>
    <w:rsid w:val="00D51E8B"/>
    <w:rsid w:val="00D521E5"/>
    <w:rsid w:val="00D524A9"/>
    <w:rsid w:val="00D52AC0"/>
    <w:rsid w:val="00D52F4C"/>
    <w:rsid w:val="00D53673"/>
    <w:rsid w:val="00D53A36"/>
    <w:rsid w:val="00D53B3A"/>
    <w:rsid w:val="00D5478E"/>
    <w:rsid w:val="00D5491E"/>
    <w:rsid w:val="00D54B18"/>
    <w:rsid w:val="00D552C2"/>
    <w:rsid w:val="00D555D2"/>
    <w:rsid w:val="00D55F32"/>
    <w:rsid w:val="00D60877"/>
    <w:rsid w:val="00D614C9"/>
    <w:rsid w:val="00D619B8"/>
    <w:rsid w:val="00D6286F"/>
    <w:rsid w:val="00D63406"/>
    <w:rsid w:val="00D63AB5"/>
    <w:rsid w:val="00D63ACC"/>
    <w:rsid w:val="00D640CF"/>
    <w:rsid w:val="00D640FF"/>
    <w:rsid w:val="00D643BB"/>
    <w:rsid w:val="00D64867"/>
    <w:rsid w:val="00D64B16"/>
    <w:rsid w:val="00D64B36"/>
    <w:rsid w:val="00D64BB5"/>
    <w:rsid w:val="00D64C86"/>
    <w:rsid w:val="00D65355"/>
    <w:rsid w:val="00D66625"/>
    <w:rsid w:val="00D671AE"/>
    <w:rsid w:val="00D67271"/>
    <w:rsid w:val="00D674E2"/>
    <w:rsid w:val="00D67C7B"/>
    <w:rsid w:val="00D705FC"/>
    <w:rsid w:val="00D707A0"/>
    <w:rsid w:val="00D70BE9"/>
    <w:rsid w:val="00D70EB2"/>
    <w:rsid w:val="00D7134D"/>
    <w:rsid w:val="00D71680"/>
    <w:rsid w:val="00D71B1D"/>
    <w:rsid w:val="00D71BB4"/>
    <w:rsid w:val="00D72CC3"/>
    <w:rsid w:val="00D72E67"/>
    <w:rsid w:val="00D72EF2"/>
    <w:rsid w:val="00D72F07"/>
    <w:rsid w:val="00D73777"/>
    <w:rsid w:val="00D73916"/>
    <w:rsid w:val="00D73DAA"/>
    <w:rsid w:val="00D73E1D"/>
    <w:rsid w:val="00D740EB"/>
    <w:rsid w:val="00D74155"/>
    <w:rsid w:val="00D743C8"/>
    <w:rsid w:val="00D745F2"/>
    <w:rsid w:val="00D75A71"/>
    <w:rsid w:val="00D75D8C"/>
    <w:rsid w:val="00D76522"/>
    <w:rsid w:val="00D76892"/>
    <w:rsid w:val="00D76D7E"/>
    <w:rsid w:val="00D76E3F"/>
    <w:rsid w:val="00D76F25"/>
    <w:rsid w:val="00D7751C"/>
    <w:rsid w:val="00D80293"/>
    <w:rsid w:val="00D80369"/>
    <w:rsid w:val="00D80888"/>
    <w:rsid w:val="00D80BCC"/>
    <w:rsid w:val="00D80C15"/>
    <w:rsid w:val="00D8151B"/>
    <w:rsid w:val="00D816E0"/>
    <w:rsid w:val="00D81A5D"/>
    <w:rsid w:val="00D81C5B"/>
    <w:rsid w:val="00D82B76"/>
    <w:rsid w:val="00D82BB2"/>
    <w:rsid w:val="00D82CEA"/>
    <w:rsid w:val="00D82D13"/>
    <w:rsid w:val="00D82D84"/>
    <w:rsid w:val="00D831BE"/>
    <w:rsid w:val="00D8355B"/>
    <w:rsid w:val="00D8408F"/>
    <w:rsid w:val="00D8491B"/>
    <w:rsid w:val="00D85D5C"/>
    <w:rsid w:val="00D86156"/>
    <w:rsid w:val="00D873DC"/>
    <w:rsid w:val="00D87D3E"/>
    <w:rsid w:val="00D9011A"/>
    <w:rsid w:val="00D9026E"/>
    <w:rsid w:val="00D904C4"/>
    <w:rsid w:val="00D90BF1"/>
    <w:rsid w:val="00D90E63"/>
    <w:rsid w:val="00D90F1E"/>
    <w:rsid w:val="00D9114A"/>
    <w:rsid w:val="00D911E8"/>
    <w:rsid w:val="00D918CC"/>
    <w:rsid w:val="00D9204C"/>
    <w:rsid w:val="00D92DBD"/>
    <w:rsid w:val="00D944B4"/>
    <w:rsid w:val="00D94AB5"/>
    <w:rsid w:val="00D94FFA"/>
    <w:rsid w:val="00D959C9"/>
    <w:rsid w:val="00D959CA"/>
    <w:rsid w:val="00D95AE9"/>
    <w:rsid w:val="00D95AEC"/>
    <w:rsid w:val="00D95C67"/>
    <w:rsid w:val="00D95FA7"/>
    <w:rsid w:val="00D960E0"/>
    <w:rsid w:val="00D9671A"/>
    <w:rsid w:val="00D9713A"/>
    <w:rsid w:val="00D97C42"/>
    <w:rsid w:val="00D97F26"/>
    <w:rsid w:val="00DA066B"/>
    <w:rsid w:val="00DA071F"/>
    <w:rsid w:val="00DA090F"/>
    <w:rsid w:val="00DA09E4"/>
    <w:rsid w:val="00DA0A5F"/>
    <w:rsid w:val="00DA115C"/>
    <w:rsid w:val="00DA11EC"/>
    <w:rsid w:val="00DA13ED"/>
    <w:rsid w:val="00DA1F55"/>
    <w:rsid w:val="00DA1F8D"/>
    <w:rsid w:val="00DA2A08"/>
    <w:rsid w:val="00DA3095"/>
    <w:rsid w:val="00DA4804"/>
    <w:rsid w:val="00DA4B13"/>
    <w:rsid w:val="00DA503F"/>
    <w:rsid w:val="00DA57E1"/>
    <w:rsid w:val="00DA5A2C"/>
    <w:rsid w:val="00DA5BC3"/>
    <w:rsid w:val="00DA67BA"/>
    <w:rsid w:val="00DA68C4"/>
    <w:rsid w:val="00DA6B31"/>
    <w:rsid w:val="00DA795F"/>
    <w:rsid w:val="00DA79D6"/>
    <w:rsid w:val="00DA7A61"/>
    <w:rsid w:val="00DA7B8D"/>
    <w:rsid w:val="00DA7C8D"/>
    <w:rsid w:val="00DA7F93"/>
    <w:rsid w:val="00DB06EE"/>
    <w:rsid w:val="00DB0798"/>
    <w:rsid w:val="00DB1284"/>
    <w:rsid w:val="00DB1B76"/>
    <w:rsid w:val="00DB3932"/>
    <w:rsid w:val="00DB4088"/>
    <w:rsid w:val="00DB41C3"/>
    <w:rsid w:val="00DB42F9"/>
    <w:rsid w:val="00DB50AE"/>
    <w:rsid w:val="00DB5C5C"/>
    <w:rsid w:val="00DB62DC"/>
    <w:rsid w:val="00DB6BDB"/>
    <w:rsid w:val="00DB6FD3"/>
    <w:rsid w:val="00DC0311"/>
    <w:rsid w:val="00DC0E30"/>
    <w:rsid w:val="00DC1208"/>
    <w:rsid w:val="00DC186C"/>
    <w:rsid w:val="00DC1BA1"/>
    <w:rsid w:val="00DC1ED5"/>
    <w:rsid w:val="00DC20D5"/>
    <w:rsid w:val="00DC2ABC"/>
    <w:rsid w:val="00DC3A0E"/>
    <w:rsid w:val="00DC439B"/>
    <w:rsid w:val="00DC49A7"/>
    <w:rsid w:val="00DC54FC"/>
    <w:rsid w:val="00DC5BC0"/>
    <w:rsid w:val="00DC5ED3"/>
    <w:rsid w:val="00DC72A0"/>
    <w:rsid w:val="00DC753E"/>
    <w:rsid w:val="00DC7911"/>
    <w:rsid w:val="00DC79E0"/>
    <w:rsid w:val="00DC7FF7"/>
    <w:rsid w:val="00DD006E"/>
    <w:rsid w:val="00DD0254"/>
    <w:rsid w:val="00DD0E44"/>
    <w:rsid w:val="00DD0EA4"/>
    <w:rsid w:val="00DD14B4"/>
    <w:rsid w:val="00DD2C94"/>
    <w:rsid w:val="00DD3762"/>
    <w:rsid w:val="00DD3878"/>
    <w:rsid w:val="00DD3881"/>
    <w:rsid w:val="00DD4569"/>
    <w:rsid w:val="00DD4C21"/>
    <w:rsid w:val="00DD4F2B"/>
    <w:rsid w:val="00DD515C"/>
    <w:rsid w:val="00DD567E"/>
    <w:rsid w:val="00DD6712"/>
    <w:rsid w:val="00DD7860"/>
    <w:rsid w:val="00DD7937"/>
    <w:rsid w:val="00DD793C"/>
    <w:rsid w:val="00DE012D"/>
    <w:rsid w:val="00DE06B0"/>
    <w:rsid w:val="00DE06FA"/>
    <w:rsid w:val="00DE0A17"/>
    <w:rsid w:val="00DE17AA"/>
    <w:rsid w:val="00DE1AB0"/>
    <w:rsid w:val="00DE1B42"/>
    <w:rsid w:val="00DE1DF7"/>
    <w:rsid w:val="00DE2B69"/>
    <w:rsid w:val="00DE2C21"/>
    <w:rsid w:val="00DE2D18"/>
    <w:rsid w:val="00DE39DF"/>
    <w:rsid w:val="00DE3C49"/>
    <w:rsid w:val="00DE436D"/>
    <w:rsid w:val="00DE45BB"/>
    <w:rsid w:val="00DE5105"/>
    <w:rsid w:val="00DE60C7"/>
    <w:rsid w:val="00DE6155"/>
    <w:rsid w:val="00DE6237"/>
    <w:rsid w:val="00DE680B"/>
    <w:rsid w:val="00DE6B95"/>
    <w:rsid w:val="00DE6D1C"/>
    <w:rsid w:val="00DE6DBD"/>
    <w:rsid w:val="00DF07D6"/>
    <w:rsid w:val="00DF0B5B"/>
    <w:rsid w:val="00DF1069"/>
    <w:rsid w:val="00DF106E"/>
    <w:rsid w:val="00DF29E2"/>
    <w:rsid w:val="00DF31D1"/>
    <w:rsid w:val="00DF34F8"/>
    <w:rsid w:val="00DF35B4"/>
    <w:rsid w:val="00DF3883"/>
    <w:rsid w:val="00DF3D96"/>
    <w:rsid w:val="00DF3F9C"/>
    <w:rsid w:val="00DF43C2"/>
    <w:rsid w:val="00DF43F6"/>
    <w:rsid w:val="00DF6155"/>
    <w:rsid w:val="00DF6204"/>
    <w:rsid w:val="00DF6220"/>
    <w:rsid w:val="00DF6803"/>
    <w:rsid w:val="00DF6BB3"/>
    <w:rsid w:val="00DF7272"/>
    <w:rsid w:val="00DF7293"/>
    <w:rsid w:val="00DF7808"/>
    <w:rsid w:val="00E0081C"/>
    <w:rsid w:val="00E015A0"/>
    <w:rsid w:val="00E016C0"/>
    <w:rsid w:val="00E01E1D"/>
    <w:rsid w:val="00E020EC"/>
    <w:rsid w:val="00E024C4"/>
    <w:rsid w:val="00E02CA7"/>
    <w:rsid w:val="00E02F22"/>
    <w:rsid w:val="00E03474"/>
    <w:rsid w:val="00E03BB9"/>
    <w:rsid w:val="00E04060"/>
    <w:rsid w:val="00E04EC8"/>
    <w:rsid w:val="00E05962"/>
    <w:rsid w:val="00E05A8F"/>
    <w:rsid w:val="00E05D29"/>
    <w:rsid w:val="00E060D6"/>
    <w:rsid w:val="00E060FB"/>
    <w:rsid w:val="00E062C9"/>
    <w:rsid w:val="00E0643D"/>
    <w:rsid w:val="00E0702C"/>
    <w:rsid w:val="00E10485"/>
    <w:rsid w:val="00E10925"/>
    <w:rsid w:val="00E10E6A"/>
    <w:rsid w:val="00E1161C"/>
    <w:rsid w:val="00E116E1"/>
    <w:rsid w:val="00E11A9C"/>
    <w:rsid w:val="00E132A4"/>
    <w:rsid w:val="00E13456"/>
    <w:rsid w:val="00E1393A"/>
    <w:rsid w:val="00E14035"/>
    <w:rsid w:val="00E144C9"/>
    <w:rsid w:val="00E146A2"/>
    <w:rsid w:val="00E14989"/>
    <w:rsid w:val="00E14FBB"/>
    <w:rsid w:val="00E155AB"/>
    <w:rsid w:val="00E15622"/>
    <w:rsid w:val="00E1583E"/>
    <w:rsid w:val="00E159C2"/>
    <w:rsid w:val="00E1617C"/>
    <w:rsid w:val="00E16C98"/>
    <w:rsid w:val="00E16D94"/>
    <w:rsid w:val="00E17002"/>
    <w:rsid w:val="00E17A7C"/>
    <w:rsid w:val="00E17D06"/>
    <w:rsid w:val="00E17D87"/>
    <w:rsid w:val="00E205E4"/>
    <w:rsid w:val="00E209A1"/>
    <w:rsid w:val="00E211CB"/>
    <w:rsid w:val="00E218AA"/>
    <w:rsid w:val="00E21F40"/>
    <w:rsid w:val="00E22541"/>
    <w:rsid w:val="00E22B02"/>
    <w:rsid w:val="00E22F00"/>
    <w:rsid w:val="00E23AF4"/>
    <w:rsid w:val="00E23DDE"/>
    <w:rsid w:val="00E23F0F"/>
    <w:rsid w:val="00E23FAE"/>
    <w:rsid w:val="00E24343"/>
    <w:rsid w:val="00E24410"/>
    <w:rsid w:val="00E24BF5"/>
    <w:rsid w:val="00E24D90"/>
    <w:rsid w:val="00E25B9E"/>
    <w:rsid w:val="00E25BC2"/>
    <w:rsid w:val="00E26434"/>
    <w:rsid w:val="00E26E9A"/>
    <w:rsid w:val="00E30C2A"/>
    <w:rsid w:val="00E30DC5"/>
    <w:rsid w:val="00E30EFE"/>
    <w:rsid w:val="00E3140B"/>
    <w:rsid w:val="00E31735"/>
    <w:rsid w:val="00E3197E"/>
    <w:rsid w:val="00E319F4"/>
    <w:rsid w:val="00E31DDD"/>
    <w:rsid w:val="00E31DF2"/>
    <w:rsid w:val="00E31E32"/>
    <w:rsid w:val="00E31EF3"/>
    <w:rsid w:val="00E321DB"/>
    <w:rsid w:val="00E3233D"/>
    <w:rsid w:val="00E32B13"/>
    <w:rsid w:val="00E32D5B"/>
    <w:rsid w:val="00E32E0E"/>
    <w:rsid w:val="00E33201"/>
    <w:rsid w:val="00E33595"/>
    <w:rsid w:val="00E33F8F"/>
    <w:rsid w:val="00E345E8"/>
    <w:rsid w:val="00E351E3"/>
    <w:rsid w:val="00E35294"/>
    <w:rsid w:val="00E35978"/>
    <w:rsid w:val="00E35B6A"/>
    <w:rsid w:val="00E35C5D"/>
    <w:rsid w:val="00E35C91"/>
    <w:rsid w:val="00E3604D"/>
    <w:rsid w:val="00E36700"/>
    <w:rsid w:val="00E36B8B"/>
    <w:rsid w:val="00E36D28"/>
    <w:rsid w:val="00E37345"/>
    <w:rsid w:val="00E37769"/>
    <w:rsid w:val="00E37EE5"/>
    <w:rsid w:val="00E402F5"/>
    <w:rsid w:val="00E40541"/>
    <w:rsid w:val="00E409EA"/>
    <w:rsid w:val="00E40ACF"/>
    <w:rsid w:val="00E40E72"/>
    <w:rsid w:val="00E412AC"/>
    <w:rsid w:val="00E4133C"/>
    <w:rsid w:val="00E4170D"/>
    <w:rsid w:val="00E418D9"/>
    <w:rsid w:val="00E41ACC"/>
    <w:rsid w:val="00E42709"/>
    <w:rsid w:val="00E429F1"/>
    <w:rsid w:val="00E430B4"/>
    <w:rsid w:val="00E432E4"/>
    <w:rsid w:val="00E432F0"/>
    <w:rsid w:val="00E4331A"/>
    <w:rsid w:val="00E4391F"/>
    <w:rsid w:val="00E43923"/>
    <w:rsid w:val="00E43AD6"/>
    <w:rsid w:val="00E44977"/>
    <w:rsid w:val="00E449A2"/>
    <w:rsid w:val="00E44C56"/>
    <w:rsid w:val="00E459EF"/>
    <w:rsid w:val="00E45E5C"/>
    <w:rsid w:val="00E462C5"/>
    <w:rsid w:val="00E4754E"/>
    <w:rsid w:val="00E5011D"/>
    <w:rsid w:val="00E50C32"/>
    <w:rsid w:val="00E50D69"/>
    <w:rsid w:val="00E5111F"/>
    <w:rsid w:val="00E51C95"/>
    <w:rsid w:val="00E531C8"/>
    <w:rsid w:val="00E533FA"/>
    <w:rsid w:val="00E53696"/>
    <w:rsid w:val="00E53975"/>
    <w:rsid w:val="00E54195"/>
    <w:rsid w:val="00E5482D"/>
    <w:rsid w:val="00E54C2B"/>
    <w:rsid w:val="00E54CCD"/>
    <w:rsid w:val="00E54F98"/>
    <w:rsid w:val="00E55618"/>
    <w:rsid w:val="00E55E1D"/>
    <w:rsid w:val="00E5613F"/>
    <w:rsid w:val="00E57A34"/>
    <w:rsid w:val="00E57F6F"/>
    <w:rsid w:val="00E6008A"/>
    <w:rsid w:val="00E60CCE"/>
    <w:rsid w:val="00E61678"/>
    <w:rsid w:val="00E618B8"/>
    <w:rsid w:val="00E6263A"/>
    <w:rsid w:val="00E6281F"/>
    <w:rsid w:val="00E62B07"/>
    <w:rsid w:val="00E63080"/>
    <w:rsid w:val="00E64133"/>
    <w:rsid w:val="00E641A6"/>
    <w:rsid w:val="00E64997"/>
    <w:rsid w:val="00E65317"/>
    <w:rsid w:val="00E655CA"/>
    <w:rsid w:val="00E6568A"/>
    <w:rsid w:val="00E65759"/>
    <w:rsid w:val="00E65884"/>
    <w:rsid w:val="00E6604C"/>
    <w:rsid w:val="00E66A73"/>
    <w:rsid w:val="00E67082"/>
    <w:rsid w:val="00E6753C"/>
    <w:rsid w:val="00E67793"/>
    <w:rsid w:val="00E678FC"/>
    <w:rsid w:val="00E67B56"/>
    <w:rsid w:val="00E700E8"/>
    <w:rsid w:val="00E703C1"/>
    <w:rsid w:val="00E708F0"/>
    <w:rsid w:val="00E709EE"/>
    <w:rsid w:val="00E70A16"/>
    <w:rsid w:val="00E70A4C"/>
    <w:rsid w:val="00E70C66"/>
    <w:rsid w:val="00E713C1"/>
    <w:rsid w:val="00E7184C"/>
    <w:rsid w:val="00E71C9E"/>
    <w:rsid w:val="00E71D13"/>
    <w:rsid w:val="00E7275F"/>
    <w:rsid w:val="00E729B4"/>
    <w:rsid w:val="00E72BEF"/>
    <w:rsid w:val="00E73079"/>
    <w:rsid w:val="00E7354F"/>
    <w:rsid w:val="00E7355B"/>
    <w:rsid w:val="00E73997"/>
    <w:rsid w:val="00E749C4"/>
    <w:rsid w:val="00E74EF1"/>
    <w:rsid w:val="00E75123"/>
    <w:rsid w:val="00E753B6"/>
    <w:rsid w:val="00E755D1"/>
    <w:rsid w:val="00E779D9"/>
    <w:rsid w:val="00E77C3B"/>
    <w:rsid w:val="00E77F34"/>
    <w:rsid w:val="00E80270"/>
    <w:rsid w:val="00E80D48"/>
    <w:rsid w:val="00E80D68"/>
    <w:rsid w:val="00E81F92"/>
    <w:rsid w:val="00E820BA"/>
    <w:rsid w:val="00E8278A"/>
    <w:rsid w:val="00E83176"/>
    <w:rsid w:val="00E83978"/>
    <w:rsid w:val="00E83BDC"/>
    <w:rsid w:val="00E83BF2"/>
    <w:rsid w:val="00E83FE3"/>
    <w:rsid w:val="00E8449A"/>
    <w:rsid w:val="00E845A0"/>
    <w:rsid w:val="00E84B43"/>
    <w:rsid w:val="00E85189"/>
    <w:rsid w:val="00E85659"/>
    <w:rsid w:val="00E85666"/>
    <w:rsid w:val="00E862B3"/>
    <w:rsid w:val="00E86727"/>
    <w:rsid w:val="00E86B56"/>
    <w:rsid w:val="00E86F74"/>
    <w:rsid w:val="00E872EB"/>
    <w:rsid w:val="00E8738D"/>
    <w:rsid w:val="00E90DA7"/>
    <w:rsid w:val="00E90E1F"/>
    <w:rsid w:val="00E910E4"/>
    <w:rsid w:val="00E91861"/>
    <w:rsid w:val="00E92213"/>
    <w:rsid w:val="00E923A9"/>
    <w:rsid w:val="00E92831"/>
    <w:rsid w:val="00E92903"/>
    <w:rsid w:val="00E9448B"/>
    <w:rsid w:val="00E9449D"/>
    <w:rsid w:val="00E94A1A"/>
    <w:rsid w:val="00E94FEE"/>
    <w:rsid w:val="00E95476"/>
    <w:rsid w:val="00E95564"/>
    <w:rsid w:val="00E956E4"/>
    <w:rsid w:val="00E957DF"/>
    <w:rsid w:val="00E95A92"/>
    <w:rsid w:val="00E965F7"/>
    <w:rsid w:val="00E968D6"/>
    <w:rsid w:val="00E96A32"/>
    <w:rsid w:val="00E9707E"/>
    <w:rsid w:val="00E97207"/>
    <w:rsid w:val="00E9731C"/>
    <w:rsid w:val="00E973E5"/>
    <w:rsid w:val="00E973FA"/>
    <w:rsid w:val="00E97C7E"/>
    <w:rsid w:val="00E97D08"/>
    <w:rsid w:val="00EA02B1"/>
    <w:rsid w:val="00EA07D1"/>
    <w:rsid w:val="00EA1DF6"/>
    <w:rsid w:val="00EA1E3F"/>
    <w:rsid w:val="00EA1F06"/>
    <w:rsid w:val="00EA27E2"/>
    <w:rsid w:val="00EA39EB"/>
    <w:rsid w:val="00EA3B76"/>
    <w:rsid w:val="00EA3D3A"/>
    <w:rsid w:val="00EA4E36"/>
    <w:rsid w:val="00EA51A6"/>
    <w:rsid w:val="00EA5456"/>
    <w:rsid w:val="00EA5560"/>
    <w:rsid w:val="00EA557D"/>
    <w:rsid w:val="00EA567C"/>
    <w:rsid w:val="00EA5715"/>
    <w:rsid w:val="00EA57E3"/>
    <w:rsid w:val="00EA5EB2"/>
    <w:rsid w:val="00EA666F"/>
    <w:rsid w:val="00EA677F"/>
    <w:rsid w:val="00EA6FAD"/>
    <w:rsid w:val="00EA7000"/>
    <w:rsid w:val="00EA7790"/>
    <w:rsid w:val="00EB04BA"/>
    <w:rsid w:val="00EB08CD"/>
    <w:rsid w:val="00EB0BDA"/>
    <w:rsid w:val="00EB14DC"/>
    <w:rsid w:val="00EB361B"/>
    <w:rsid w:val="00EB40D4"/>
    <w:rsid w:val="00EB44CD"/>
    <w:rsid w:val="00EB4543"/>
    <w:rsid w:val="00EB48B6"/>
    <w:rsid w:val="00EB5297"/>
    <w:rsid w:val="00EB55DE"/>
    <w:rsid w:val="00EB5643"/>
    <w:rsid w:val="00EB5645"/>
    <w:rsid w:val="00EB57EC"/>
    <w:rsid w:val="00EB6216"/>
    <w:rsid w:val="00EB65DA"/>
    <w:rsid w:val="00EB6A79"/>
    <w:rsid w:val="00EB6BA5"/>
    <w:rsid w:val="00EB7CCA"/>
    <w:rsid w:val="00EB7D80"/>
    <w:rsid w:val="00EC010B"/>
    <w:rsid w:val="00EC0256"/>
    <w:rsid w:val="00EC07A9"/>
    <w:rsid w:val="00EC082C"/>
    <w:rsid w:val="00EC0AF9"/>
    <w:rsid w:val="00EC0C41"/>
    <w:rsid w:val="00EC130A"/>
    <w:rsid w:val="00EC15B7"/>
    <w:rsid w:val="00EC1C14"/>
    <w:rsid w:val="00EC1F32"/>
    <w:rsid w:val="00EC2293"/>
    <w:rsid w:val="00EC2B0A"/>
    <w:rsid w:val="00EC2BA5"/>
    <w:rsid w:val="00EC33EC"/>
    <w:rsid w:val="00EC3CEE"/>
    <w:rsid w:val="00EC405C"/>
    <w:rsid w:val="00EC4C12"/>
    <w:rsid w:val="00EC4FF3"/>
    <w:rsid w:val="00EC5076"/>
    <w:rsid w:val="00EC5961"/>
    <w:rsid w:val="00EC5A35"/>
    <w:rsid w:val="00EC5A78"/>
    <w:rsid w:val="00EC5A8A"/>
    <w:rsid w:val="00EC5DC6"/>
    <w:rsid w:val="00EC5DD1"/>
    <w:rsid w:val="00EC6276"/>
    <w:rsid w:val="00EC670D"/>
    <w:rsid w:val="00EC764C"/>
    <w:rsid w:val="00EC767B"/>
    <w:rsid w:val="00EC7747"/>
    <w:rsid w:val="00EC778F"/>
    <w:rsid w:val="00ED0270"/>
    <w:rsid w:val="00ED08B9"/>
    <w:rsid w:val="00ED0911"/>
    <w:rsid w:val="00ED0A54"/>
    <w:rsid w:val="00ED0E52"/>
    <w:rsid w:val="00ED0EAC"/>
    <w:rsid w:val="00ED1E8E"/>
    <w:rsid w:val="00ED212B"/>
    <w:rsid w:val="00ED266B"/>
    <w:rsid w:val="00ED2A59"/>
    <w:rsid w:val="00ED2D83"/>
    <w:rsid w:val="00ED324D"/>
    <w:rsid w:val="00ED333A"/>
    <w:rsid w:val="00ED3569"/>
    <w:rsid w:val="00ED3BD1"/>
    <w:rsid w:val="00ED3C37"/>
    <w:rsid w:val="00ED40B9"/>
    <w:rsid w:val="00ED43FE"/>
    <w:rsid w:val="00ED4D2B"/>
    <w:rsid w:val="00ED5601"/>
    <w:rsid w:val="00ED5740"/>
    <w:rsid w:val="00ED5832"/>
    <w:rsid w:val="00ED5CC1"/>
    <w:rsid w:val="00ED6584"/>
    <w:rsid w:val="00ED6722"/>
    <w:rsid w:val="00ED6DCE"/>
    <w:rsid w:val="00EE026F"/>
    <w:rsid w:val="00EE0649"/>
    <w:rsid w:val="00EE069D"/>
    <w:rsid w:val="00EE15C2"/>
    <w:rsid w:val="00EE1A69"/>
    <w:rsid w:val="00EE2495"/>
    <w:rsid w:val="00EE37EB"/>
    <w:rsid w:val="00EE3DE3"/>
    <w:rsid w:val="00EE43E5"/>
    <w:rsid w:val="00EE535F"/>
    <w:rsid w:val="00EE54DD"/>
    <w:rsid w:val="00EE589A"/>
    <w:rsid w:val="00EE6684"/>
    <w:rsid w:val="00EE6B1B"/>
    <w:rsid w:val="00EE786D"/>
    <w:rsid w:val="00EE7A99"/>
    <w:rsid w:val="00EE7C23"/>
    <w:rsid w:val="00EF0061"/>
    <w:rsid w:val="00EF011A"/>
    <w:rsid w:val="00EF14E8"/>
    <w:rsid w:val="00EF18A3"/>
    <w:rsid w:val="00EF1A73"/>
    <w:rsid w:val="00EF1CA7"/>
    <w:rsid w:val="00EF2029"/>
    <w:rsid w:val="00EF20F2"/>
    <w:rsid w:val="00EF2793"/>
    <w:rsid w:val="00EF2879"/>
    <w:rsid w:val="00EF2E83"/>
    <w:rsid w:val="00EF38C7"/>
    <w:rsid w:val="00EF4680"/>
    <w:rsid w:val="00EF478B"/>
    <w:rsid w:val="00EF5255"/>
    <w:rsid w:val="00EF546E"/>
    <w:rsid w:val="00EF6660"/>
    <w:rsid w:val="00EF78DE"/>
    <w:rsid w:val="00EF7AFA"/>
    <w:rsid w:val="00EF7BF6"/>
    <w:rsid w:val="00F00CBF"/>
    <w:rsid w:val="00F0113D"/>
    <w:rsid w:val="00F011E1"/>
    <w:rsid w:val="00F0146B"/>
    <w:rsid w:val="00F015D5"/>
    <w:rsid w:val="00F01C2E"/>
    <w:rsid w:val="00F01D15"/>
    <w:rsid w:val="00F022D9"/>
    <w:rsid w:val="00F024DE"/>
    <w:rsid w:val="00F027AA"/>
    <w:rsid w:val="00F02860"/>
    <w:rsid w:val="00F02913"/>
    <w:rsid w:val="00F02917"/>
    <w:rsid w:val="00F0294E"/>
    <w:rsid w:val="00F03402"/>
    <w:rsid w:val="00F03AC5"/>
    <w:rsid w:val="00F03F2F"/>
    <w:rsid w:val="00F04015"/>
    <w:rsid w:val="00F04647"/>
    <w:rsid w:val="00F05CAC"/>
    <w:rsid w:val="00F06083"/>
    <w:rsid w:val="00F079BC"/>
    <w:rsid w:val="00F100BB"/>
    <w:rsid w:val="00F1071C"/>
    <w:rsid w:val="00F10AB0"/>
    <w:rsid w:val="00F111EB"/>
    <w:rsid w:val="00F114EF"/>
    <w:rsid w:val="00F11A41"/>
    <w:rsid w:val="00F11C48"/>
    <w:rsid w:val="00F11F6C"/>
    <w:rsid w:val="00F12155"/>
    <w:rsid w:val="00F1278A"/>
    <w:rsid w:val="00F12B16"/>
    <w:rsid w:val="00F12B27"/>
    <w:rsid w:val="00F12B3B"/>
    <w:rsid w:val="00F134EC"/>
    <w:rsid w:val="00F13693"/>
    <w:rsid w:val="00F13C4C"/>
    <w:rsid w:val="00F13CEF"/>
    <w:rsid w:val="00F13D42"/>
    <w:rsid w:val="00F14319"/>
    <w:rsid w:val="00F146F4"/>
    <w:rsid w:val="00F1479D"/>
    <w:rsid w:val="00F15159"/>
    <w:rsid w:val="00F151EA"/>
    <w:rsid w:val="00F154B6"/>
    <w:rsid w:val="00F15EEF"/>
    <w:rsid w:val="00F15F10"/>
    <w:rsid w:val="00F16610"/>
    <w:rsid w:val="00F16627"/>
    <w:rsid w:val="00F17C08"/>
    <w:rsid w:val="00F17F95"/>
    <w:rsid w:val="00F200D1"/>
    <w:rsid w:val="00F213BA"/>
    <w:rsid w:val="00F21500"/>
    <w:rsid w:val="00F21E79"/>
    <w:rsid w:val="00F22726"/>
    <w:rsid w:val="00F22E14"/>
    <w:rsid w:val="00F22FF5"/>
    <w:rsid w:val="00F237A7"/>
    <w:rsid w:val="00F24439"/>
    <w:rsid w:val="00F24B2C"/>
    <w:rsid w:val="00F24DE3"/>
    <w:rsid w:val="00F257E9"/>
    <w:rsid w:val="00F25FC5"/>
    <w:rsid w:val="00F265D5"/>
    <w:rsid w:val="00F2693D"/>
    <w:rsid w:val="00F26A0F"/>
    <w:rsid w:val="00F26ADB"/>
    <w:rsid w:val="00F30024"/>
    <w:rsid w:val="00F308BB"/>
    <w:rsid w:val="00F30C6A"/>
    <w:rsid w:val="00F31165"/>
    <w:rsid w:val="00F3125E"/>
    <w:rsid w:val="00F3126E"/>
    <w:rsid w:val="00F313B5"/>
    <w:rsid w:val="00F31A47"/>
    <w:rsid w:val="00F3218E"/>
    <w:rsid w:val="00F32868"/>
    <w:rsid w:val="00F32A6F"/>
    <w:rsid w:val="00F32E76"/>
    <w:rsid w:val="00F332D9"/>
    <w:rsid w:val="00F336BF"/>
    <w:rsid w:val="00F33F82"/>
    <w:rsid w:val="00F33FD3"/>
    <w:rsid w:val="00F34306"/>
    <w:rsid w:val="00F350D6"/>
    <w:rsid w:val="00F35197"/>
    <w:rsid w:val="00F35345"/>
    <w:rsid w:val="00F35841"/>
    <w:rsid w:val="00F35844"/>
    <w:rsid w:val="00F358E1"/>
    <w:rsid w:val="00F35BCC"/>
    <w:rsid w:val="00F36728"/>
    <w:rsid w:val="00F36ED2"/>
    <w:rsid w:val="00F36FF2"/>
    <w:rsid w:val="00F37245"/>
    <w:rsid w:val="00F377E1"/>
    <w:rsid w:val="00F37C6A"/>
    <w:rsid w:val="00F37DE6"/>
    <w:rsid w:val="00F37E56"/>
    <w:rsid w:val="00F40163"/>
    <w:rsid w:val="00F404BC"/>
    <w:rsid w:val="00F4057C"/>
    <w:rsid w:val="00F40DAD"/>
    <w:rsid w:val="00F411D7"/>
    <w:rsid w:val="00F418E0"/>
    <w:rsid w:val="00F43261"/>
    <w:rsid w:val="00F43548"/>
    <w:rsid w:val="00F43DD5"/>
    <w:rsid w:val="00F44048"/>
    <w:rsid w:val="00F44076"/>
    <w:rsid w:val="00F45222"/>
    <w:rsid w:val="00F45325"/>
    <w:rsid w:val="00F4581E"/>
    <w:rsid w:val="00F45D2F"/>
    <w:rsid w:val="00F46661"/>
    <w:rsid w:val="00F46F8E"/>
    <w:rsid w:val="00F46F9C"/>
    <w:rsid w:val="00F47151"/>
    <w:rsid w:val="00F472E1"/>
    <w:rsid w:val="00F47DB3"/>
    <w:rsid w:val="00F5000A"/>
    <w:rsid w:val="00F5085E"/>
    <w:rsid w:val="00F51040"/>
    <w:rsid w:val="00F51052"/>
    <w:rsid w:val="00F51B20"/>
    <w:rsid w:val="00F520B1"/>
    <w:rsid w:val="00F52631"/>
    <w:rsid w:val="00F52EF5"/>
    <w:rsid w:val="00F53465"/>
    <w:rsid w:val="00F53807"/>
    <w:rsid w:val="00F53D2D"/>
    <w:rsid w:val="00F54607"/>
    <w:rsid w:val="00F54FC8"/>
    <w:rsid w:val="00F551E7"/>
    <w:rsid w:val="00F552BF"/>
    <w:rsid w:val="00F554D4"/>
    <w:rsid w:val="00F554EE"/>
    <w:rsid w:val="00F559EF"/>
    <w:rsid w:val="00F561D6"/>
    <w:rsid w:val="00F565F3"/>
    <w:rsid w:val="00F56CAE"/>
    <w:rsid w:val="00F56CFC"/>
    <w:rsid w:val="00F5731F"/>
    <w:rsid w:val="00F57FD0"/>
    <w:rsid w:val="00F606D5"/>
    <w:rsid w:val="00F61304"/>
    <w:rsid w:val="00F618EE"/>
    <w:rsid w:val="00F62619"/>
    <w:rsid w:val="00F62EC8"/>
    <w:rsid w:val="00F63601"/>
    <w:rsid w:val="00F643F4"/>
    <w:rsid w:val="00F655C7"/>
    <w:rsid w:val="00F65E7B"/>
    <w:rsid w:val="00F65EB5"/>
    <w:rsid w:val="00F66CD5"/>
    <w:rsid w:val="00F66E04"/>
    <w:rsid w:val="00F6714A"/>
    <w:rsid w:val="00F675D0"/>
    <w:rsid w:val="00F67C56"/>
    <w:rsid w:val="00F70070"/>
    <w:rsid w:val="00F70445"/>
    <w:rsid w:val="00F70658"/>
    <w:rsid w:val="00F709E8"/>
    <w:rsid w:val="00F70B09"/>
    <w:rsid w:val="00F71AF2"/>
    <w:rsid w:val="00F7218E"/>
    <w:rsid w:val="00F724F7"/>
    <w:rsid w:val="00F724FE"/>
    <w:rsid w:val="00F729F7"/>
    <w:rsid w:val="00F72A9A"/>
    <w:rsid w:val="00F72F09"/>
    <w:rsid w:val="00F72FD0"/>
    <w:rsid w:val="00F732FE"/>
    <w:rsid w:val="00F735B1"/>
    <w:rsid w:val="00F736B8"/>
    <w:rsid w:val="00F73963"/>
    <w:rsid w:val="00F73F74"/>
    <w:rsid w:val="00F745D9"/>
    <w:rsid w:val="00F74DE0"/>
    <w:rsid w:val="00F75036"/>
    <w:rsid w:val="00F75593"/>
    <w:rsid w:val="00F7567D"/>
    <w:rsid w:val="00F75B83"/>
    <w:rsid w:val="00F770C8"/>
    <w:rsid w:val="00F773DD"/>
    <w:rsid w:val="00F77A5F"/>
    <w:rsid w:val="00F805BC"/>
    <w:rsid w:val="00F807B9"/>
    <w:rsid w:val="00F80DB9"/>
    <w:rsid w:val="00F80EB1"/>
    <w:rsid w:val="00F8104B"/>
    <w:rsid w:val="00F817B0"/>
    <w:rsid w:val="00F819E7"/>
    <w:rsid w:val="00F81AFD"/>
    <w:rsid w:val="00F8236E"/>
    <w:rsid w:val="00F826D0"/>
    <w:rsid w:val="00F82815"/>
    <w:rsid w:val="00F83463"/>
    <w:rsid w:val="00F83543"/>
    <w:rsid w:val="00F83824"/>
    <w:rsid w:val="00F83914"/>
    <w:rsid w:val="00F83C9E"/>
    <w:rsid w:val="00F83CE7"/>
    <w:rsid w:val="00F83F64"/>
    <w:rsid w:val="00F84497"/>
    <w:rsid w:val="00F84791"/>
    <w:rsid w:val="00F848F0"/>
    <w:rsid w:val="00F84E84"/>
    <w:rsid w:val="00F8522E"/>
    <w:rsid w:val="00F857EE"/>
    <w:rsid w:val="00F85C03"/>
    <w:rsid w:val="00F8610D"/>
    <w:rsid w:val="00F86FFA"/>
    <w:rsid w:val="00F87500"/>
    <w:rsid w:val="00F87963"/>
    <w:rsid w:val="00F87E17"/>
    <w:rsid w:val="00F90446"/>
    <w:rsid w:val="00F90F60"/>
    <w:rsid w:val="00F911F6"/>
    <w:rsid w:val="00F9226A"/>
    <w:rsid w:val="00F923C7"/>
    <w:rsid w:val="00F92E42"/>
    <w:rsid w:val="00F9342D"/>
    <w:rsid w:val="00F93E1E"/>
    <w:rsid w:val="00F93EA8"/>
    <w:rsid w:val="00F94217"/>
    <w:rsid w:val="00F94826"/>
    <w:rsid w:val="00F948B9"/>
    <w:rsid w:val="00F957E2"/>
    <w:rsid w:val="00F95B48"/>
    <w:rsid w:val="00F95E6A"/>
    <w:rsid w:val="00F96022"/>
    <w:rsid w:val="00F968C4"/>
    <w:rsid w:val="00F970D6"/>
    <w:rsid w:val="00F97176"/>
    <w:rsid w:val="00F978DA"/>
    <w:rsid w:val="00FA026D"/>
    <w:rsid w:val="00FA093A"/>
    <w:rsid w:val="00FA0A16"/>
    <w:rsid w:val="00FA14B9"/>
    <w:rsid w:val="00FA2077"/>
    <w:rsid w:val="00FA2A05"/>
    <w:rsid w:val="00FA3735"/>
    <w:rsid w:val="00FA42DE"/>
    <w:rsid w:val="00FA489C"/>
    <w:rsid w:val="00FA5032"/>
    <w:rsid w:val="00FA531A"/>
    <w:rsid w:val="00FA5686"/>
    <w:rsid w:val="00FA59F0"/>
    <w:rsid w:val="00FA6286"/>
    <w:rsid w:val="00FA6368"/>
    <w:rsid w:val="00FA6409"/>
    <w:rsid w:val="00FA642E"/>
    <w:rsid w:val="00FA6F70"/>
    <w:rsid w:val="00FA77C3"/>
    <w:rsid w:val="00FA7CFD"/>
    <w:rsid w:val="00FB0120"/>
    <w:rsid w:val="00FB0471"/>
    <w:rsid w:val="00FB06C9"/>
    <w:rsid w:val="00FB071A"/>
    <w:rsid w:val="00FB0935"/>
    <w:rsid w:val="00FB0DCC"/>
    <w:rsid w:val="00FB15F2"/>
    <w:rsid w:val="00FB1CBD"/>
    <w:rsid w:val="00FB1DB2"/>
    <w:rsid w:val="00FB211C"/>
    <w:rsid w:val="00FB24BB"/>
    <w:rsid w:val="00FB26E4"/>
    <w:rsid w:val="00FB2D1E"/>
    <w:rsid w:val="00FB2D81"/>
    <w:rsid w:val="00FB2F94"/>
    <w:rsid w:val="00FB31B5"/>
    <w:rsid w:val="00FB33DA"/>
    <w:rsid w:val="00FB3439"/>
    <w:rsid w:val="00FB36F1"/>
    <w:rsid w:val="00FB38A0"/>
    <w:rsid w:val="00FB3E85"/>
    <w:rsid w:val="00FB3EDD"/>
    <w:rsid w:val="00FB4A5C"/>
    <w:rsid w:val="00FB5359"/>
    <w:rsid w:val="00FB57AD"/>
    <w:rsid w:val="00FB5A43"/>
    <w:rsid w:val="00FB6508"/>
    <w:rsid w:val="00FB6565"/>
    <w:rsid w:val="00FB6F2A"/>
    <w:rsid w:val="00FC0C8D"/>
    <w:rsid w:val="00FC0DAC"/>
    <w:rsid w:val="00FC0F24"/>
    <w:rsid w:val="00FC1298"/>
    <w:rsid w:val="00FC12E3"/>
    <w:rsid w:val="00FC156D"/>
    <w:rsid w:val="00FC1A60"/>
    <w:rsid w:val="00FC1B8D"/>
    <w:rsid w:val="00FC24B5"/>
    <w:rsid w:val="00FC2E4A"/>
    <w:rsid w:val="00FC31C7"/>
    <w:rsid w:val="00FC32D9"/>
    <w:rsid w:val="00FC35FE"/>
    <w:rsid w:val="00FC3C67"/>
    <w:rsid w:val="00FC3D89"/>
    <w:rsid w:val="00FC4071"/>
    <w:rsid w:val="00FC40CF"/>
    <w:rsid w:val="00FC442F"/>
    <w:rsid w:val="00FC4FF4"/>
    <w:rsid w:val="00FC5453"/>
    <w:rsid w:val="00FC5479"/>
    <w:rsid w:val="00FC55AE"/>
    <w:rsid w:val="00FC5EBB"/>
    <w:rsid w:val="00FC6279"/>
    <w:rsid w:val="00FC6589"/>
    <w:rsid w:val="00FC69B7"/>
    <w:rsid w:val="00FC6EC0"/>
    <w:rsid w:val="00FC7253"/>
    <w:rsid w:val="00FC73E8"/>
    <w:rsid w:val="00FD00C3"/>
    <w:rsid w:val="00FD05E9"/>
    <w:rsid w:val="00FD0A72"/>
    <w:rsid w:val="00FD0F3A"/>
    <w:rsid w:val="00FD1A43"/>
    <w:rsid w:val="00FD2AE5"/>
    <w:rsid w:val="00FD2D3A"/>
    <w:rsid w:val="00FD2D9E"/>
    <w:rsid w:val="00FD3098"/>
    <w:rsid w:val="00FD33FE"/>
    <w:rsid w:val="00FD37F0"/>
    <w:rsid w:val="00FD43B3"/>
    <w:rsid w:val="00FD486C"/>
    <w:rsid w:val="00FD4B54"/>
    <w:rsid w:val="00FD5362"/>
    <w:rsid w:val="00FD54B0"/>
    <w:rsid w:val="00FD5D44"/>
    <w:rsid w:val="00FD6256"/>
    <w:rsid w:val="00FD643A"/>
    <w:rsid w:val="00FD6481"/>
    <w:rsid w:val="00FD6C59"/>
    <w:rsid w:val="00FD719E"/>
    <w:rsid w:val="00FD7419"/>
    <w:rsid w:val="00FE03F7"/>
    <w:rsid w:val="00FE059D"/>
    <w:rsid w:val="00FE13AC"/>
    <w:rsid w:val="00FE1621"/>
    <w:rsid w:val="00FE16B0"/>
    <w:rsid w:val="00FE176B"/>
    <w:rsid w:val="00FE1F98"/>
    <w:rsid w:val="00FE2158"/>
    <w:rsid w:val="00FE258C"/>
    <w:rsid w:val="00FE27A2"/>
    <w:rsid w:val="00FE2853"/>
    <w:rsid w:val="00FE3827"/>
    <w:rsid w:val="00FE3DF2"/>
    <w:rsid w:val="00FE4ED4"/>
    <w:rsid w:val="00FE506D"/>
    <w:rsid w:val="00FE5389"/>
    <w:rsid w:val="00FE593D"/>
    <w:rsid w:val="00FE6798"/>
    <w:rsid w:val="00FE67C7"/>
    <w:rsid w:val="00FE6A95"/>
    <w:rsid w:val="00FE6C41"/>
    <w:rsid w:val="00FE6C54"/>
    <w:rsid w:val="00FE6E00"/>
    <w:rsid w:val="00FE7715"/>
    <w:rsid w:val="00FE793A"/>
    <w:rsid w:val="00FF0384"/>
    <w:rsid w:val="00FF1007"/>
    <w:rsid w:val="00FF1649"/>
    <w:rsid w:val="00FF1E01"/>
    <w:rsid w:val="00FF2907"/>
    <w:rsid w:val="00FF2DF0"/>
    <w:rsid w:val="00FF31DA"/>
    <w:rsid w:val="00FF32D9"/>
    <w:rsid w:val="00FF3602"/>
    <w:rsid w:val="00FF4252"/>
    <w:rsid w:val="00FF45C4"/>
    <w:rsid w:val="00FF48B6"/>
    <w:rsid w:val="00FF59E0"/>
    <w:rsid w:val="00FF5CAA"/>
    <w:rsid w:val="00FF6184"/>
    <w:rsid w:val="00FF6CF9"/>
    <w:rsid w:val="00FF7034"/>
    <w:rsid w:val="00FF7378"/>
    <w:rsid w:val="00FF748B"/>
    <w:rsid w:val="00FF7699"/>
    <w:rsid w:val="00FF77C1"/>
    <w:rsid w:val="00FF7905"/>
    <w:rsid w:val="00FF7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437016"/>
    <w:pPr>
      <w:widowControl w:val="0"/>
      <w:spacing w:before="100" w:after="100" w:line="400" w:lineRule="exact"/>
    </w:pPr>
    <w:rPr>
      <w:rFonts w:ascii="Arial" w:hAnsi="Arial" w:cs="Arial"/>
      <w:color w:val="000000"/>
      <w:sz w:val="21"/>
    </w:rPr>
  </w:style>
  <w:style w:type="paragraph" w:styleId="1">
    <w:name w:val="heading 1"/>
    <w:aliases w:val="heading 1"/>
    <w:next w:val="a2"/>
    <w:qFormat/>
    <w:rsid w:val="00F957E2"/>
    <w:pPr>
      <w:keepNext/>
      <w:keepLines/>
      <w:pageBreakBefore/>
      <w:numPr>
        <w:numId w:val="16"/>
      </w:numPr>
      <w:spacing w:before="300" w:after="100" w:line="240" w:lineRule="atLeast"/>
      <w:outlineLvl w:val="0"/>
    </w:pPr>
    <w:rPr>
      <w:rFonts w:ascii="Arial" w:hAnsi="Arial" w:cs="Arial"/>
      <w:b/>
      <w:bCs/>
      <w:color w:val="333399"/>
      <w:kern w:val="44"/>
      <w:sz w:val="44"/>
      <w:szCs w:val="44"/>
    </w:rPr>
  </w:style>
  <w:style w:type="paragraph" w:styleId="2">
    <w:name w:val="heading 2"/>
    <w:aliases w:val="heading 2"/>
    <w:next w:val="30"/>
    <w:qFormat/>
    <w:rsid w:val="00F957E2"/>
    <w:pPr>
      <w:keepNext/>
      <w:keepLines/>
      <w:numPr>
        <w:ilvl w:val="1"/>
        <w:numId w:val="16"/>
      </w:numPr>
      <w:spacing w:before="200" w:after="100" w:line="240" w:lineRule="atLeast"/>
      <w:outlineLvl w:val="1"/>
    </w:pPr>
    <w:rPr>
      <w:rFonts w:ascii="Arial" w:hAnsi="Arial" w:cs="Arial"/>
      <w:b/>
      <w:bCs/>
      <w:color w:val="333399"/>
      <w:sz w:val="32"/>
      <w:szCs w:val="32"/>
    </w:rPr>
  </w:style>
  <w:style w:type="paragraph" w:styleId="30">
    <w:name w:val="heading 3"/>
    <w:aliases w:val="heading 3"/>
    <w:basedOn w:val="2"/>
    <w:next w:val="a2"/>
    <w:qFormat/>
    <w:rsid w:val="00F957E2"/>
    <w:pPr>
      <w:numPr>
        <w:ilvl w:val="2"/>
      </w:numPr>
      <w:spacing w:before="100"/>
      <w:outlineLvl w:val="2"/>
    </w:pPr>
    <w:rPr>
      <w:sz w:val="28"/>
    </w:rPr>
  </w:style>
  <w:style w:type="paragraph" w:styleId="40">
    <w:name w:val="heading 4"/>
    <w:aliases w:val="heading 4"/>
    <w:next w:val="a2"/>
    <w:link w:val="4Char"/>
    <w:qFormat/>
    <w:rsid w:val="00F957E2"/>
    <w:pPr>
      <w:keepNext/>
      <w:keepLines/>
      <w:numPr>
        <w:ilvl w:val="3"/>
        <w:numId w:val="16"/>
      </w:numPr>
      <w:spacing w:before="100" w:after="100" w:line="240" w:lineRule="atLeast"/>
      <w:outlineLvl w:val="3"/>
    </w:pPr>
    <w:rPr>
      <w:rFonts w:ascii="Arial" w:hAnsi="Arial" w:cs="Arial"/>
      <w:b/>
      <w:bCs/>
      <w:color w:val="333399"/>
      <w:sz w:val="24"/>
      <w:szCs w:val="28"/>
    </w:rPr>
  </w:style>
  <w:style w:type="paragraph" w:styleId="50">
    <w:name w:val="heading 5"/>
    <w:next w:val="a2"/>
    <w:link w:val="a3"/>
    <w:qFormat/>
    <w:rsid w:val="00437016"/>
    <w:pPr>
      <w:keepNext/>
      <w:keepLines/>
      <w:spacing w:before="280" w:after="290" w:line="376" w:lineRule="auto"/>
      <w:ind w:left="315"/>
      <w:outlineLvl w:val="4"/>
    </w:pPr>
    <w:rPr>
      <w:rFonts w:ascii="Arial" w:hAnsi="Arial" w:cs="Arial"/>
      <w:b/>
      <w:bCs/>
      <w:color w:val="000000"/>
      <w:sz w:val="28"/>
      <w:szCs w:val="28"/>
    </w:rPr>
  </w:style>
  <w:style w:type="paragraph" w:styleId="60">
    <w:name w:val="heading 6"/>
    <w:next w:val="a2"/>
    <w:qFormat/>
    <w:rsid w:val="00437016"/>
    <w:pPr>
      <w:keepNext/>
      <w:keepLines/>
      <w:spacing w:before="240" w:after="64" w:line="320" w:lineRule="auto"/>
      <w:ind w:left="315"/>
      <w:outlineLvl w:val="5"/>
    </w:pPr>
    <w:rPr>
      <w:rFonts w:ascii="Arial" w:hAnsi="Arial" w:cs="Arial"/>
      <w:b/>
      <w:bCs/>
      <w:color w:val="000000"/>
      <w:sz w:val="24"/>
    </w:rPr>
  </w:style>
  <w:style w:type="paragraph" w:styleId="7">
    <w:name w:val="heading 7"/>
    <w:next w:val="a2"/>
    <w:qFormat/>
    <w:rsid w:val="00437016"/>
    <w:pPr>
      <w:keepNext/>
      <w:keepLines/>
      <w:spacing w:before="240" w:after="64" w:line="320" w:lineRule="auto"/>
      <w:ind w:left="315"/>
      <w:outlineLvl w:val="6"/>
    </w:pPr>
    <w:rPr>
      <w:rFonts w:ascii="Arial" w:hAnsi="Arial" w:cs="Arial"/>
      <w:b/>
      <w:bCs/>
      <w:color w:val="000000"/>
      <w:sz w:val="24"/>
    </w:rPr>
  </w:style>
  <w:style w:type="paragraph" w:styleId="8">
    <w:name w:val="heading 8"/>
    <w:next w:val="a2"/>
    <w:qFormat/>
    <w:rsid w:val="00437016"/>
    <w:pPr>
      <w:keepNext/>
      <w:keepLines/>
      <w:spacing w:before="240" w:after="64" w:line="320" w:lineRule="auto"/>
      <w:ind w:left="315"/>
      <w:outlineLvl w:val="7"/>
    </w:pPr>
    <w:rPr>
      <w:rFonts w:ascii="Arial" w:hAnsi="Arial" w:cs="Arial"/>
      <w:color w:val="000000"/>
      <w:sz w:val="24"/>
    </w:rPr>
  </w:style>
  <w:style w:type="paragraph" w:styleId="9">
    <w:name w:val="heading 9"/>
    <w:next w:val="a2"/>
    <w:qFormat/>
    <w:rsid w:val="00437016"/>
    <w:pPr>
      <w:keepNext/>
      <w:keepLines/>
      <w:spacing w:before="240" w:after="64" w:line="320" w:lineRule="auto"/>
      <w:ind w:left="315"/>
      <w:outlineLvl w:val="8"/>
    </w:pPr>
    <w:rPr>
      <w:rFonts w:ascii="Arial" w:hAnsi="Arial" w:cs="Arial"/>
      <w:color w:val="000000"/>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Professional"/>
    <w:basedOn w:val="a5"/>
    <w:rsid w:val="00437016"/>
    <w:pPr>
      <w:widowControl w:val="0"/>
      <w:spacing w:line="360" w:lineRule="auto"/>
      <w:jc w:val="both"/>
    </w:pPr>
    <w:tblPr>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tblStylePr w:type="firstRow">
      <w:pPr>
        <w:jc w:val="center"/>
      </w:pPr>
      <w:rPr>
        <w:b/>
        <w:bCs/>
        <w:color w:val="auto"/>
      </w:rPr>
      <w:tblPr/>
      <w:tcPr>
        <w:tcBorders>
          <w:top w:val="single" w:sz="8" w:space="0" w:color="auto"/>
          <w:left w:val="single" w:sz="8" w:space="0" w:color="auto"/>
          <w:bottom w:val="single" w:sz="4" w:space="0" w:color="auto"/>
          <w:right w:val="single" w:sz="8" w:space="0" w:color="auto"/>
          <w:insideH w:val="nil"/>
          <w:insideV w:val="single" w:sz="4" w:space="0" w:color="auto"/>
          <w:tl2br w:val="nil"/>
          <w:tr2bl w:val="nil"/>
        </w:tcBorders>
        <w:shd w:val="clear" w:color="000000" w:fill="D9D9D9"/>
      </w:tcPr>
    </w:tblStylePr>
  </w:style>
  <w:style w:type="paragraph" w:customStyle="1" w:styleId="Steptext">
    <w:name w:val="Step text"/>
    <w:rsid w:val="00437016"/>
    <w:pPr>
      <w:spacing w:line="400" w:lineRule="exact"/>
      <w:ind w:left="839"/>
    </w:pPr>
    <w:rPr>
      <w:rFonts w:ascii="Arial" w:hAnsi="Arial" w:cs="宋体"/>
      <w:color w:val="000000"/>
      <w:sz w:val="21"/>
    </w:rPr>
  </w:style>
  <w:style w:type="table" w:styleId="a8">
    <w:name w:val="Table Grid"/>
    <w:basedOn w:val="a5"/>
    <w:rsid w:val="00437016"/>
    <w:pPr>
      <w:widowControl w:val="0"/>
      <w:spacing w:beforeLines="50" w:afterLines="50" w:line="360" w:lineRule="auto"/>
      <w:ind w:leftChars="400" w:left="8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next w:val="a2"/>
    <w:link w:val="FigureChar"/>
    <w:qFormat/>
    <w:rsid w:val="00437016"/>
    <w:pPr>
      <w:keepNext/>
      <w:spacing w:line="360" w:lineRule="auto"/>
      <w:jc w:val="center"/>
    </w:pPr>
    <w:rPr>
      <w:rFonts w:ascii="Arial" w:hAnsi="Arial" w:cs="Arial"/>
      <w:color w:val="000000"/>
      <w:sz w:val="21"/>
    </w:rPr>
  </w:style>
  <w:style w:type="paragraph" w:styleId="a9">
    <w:name w:val="header"/>
    <w:link w:val="Char"/>
    <w:uiPriority w:val="99"/>
    <w:rsid w:val="00437016"/>
    <w:pPr>
      <w:tabs>
        <w:tab w:val="center" w:pos="4153"/>
        <w:tab w:val="right" w:pos="8306"/>
      </w:tabs>
      <w:snapToGrid w:val="0"/>
      <w:spacing w:beforeLines="50" w:line="240" w:lineRule="atLeast"/>
    </w:pPr>
    <w:rPr>
      <w:rFonts w:ascii="Arial" w:hAnsi="Arial" w:cs="Arial"/>
      <w:color w:val="000000"/>
      <w:sz w:val="21"/>
      <w:szCs w:val="18"/>
    </w:rPr>
  </w:style>
  <w:style w:type="paragraph" w:styleId="aa">
    <w:name w:val="footer"/>
    <w:link w:val="Char0"/>
    <w:uiPriority w:val="99"/>
    <w:rsid w:val="00437016"/>
    <w:pPr>
      <w:tabs>
        <w:tab w:val="center" w:pos="4153"/>
        <w:tab w:val="right" w:pos="8306"/>
      </w:tabs>
      <w:snapToGrid w:val="0"/>
      <w:spacing w:line="360" w:lineRule="auto"/>
      <w:jc w:val="center"/>
    </w:pPr>
    <w:rPr>
      <w:rFonts w:ascii="Arial" w:hAnsi="Arial" w:cs="Arial"/>
      <w:noProof/>
      <w:color w:val="000000"/>
      <w:sz w:val="21"/>
      <w:szCs w:val="18"/>
    </w:rPr>
  </w:style>
  <w:style w:type="paragraph" w:customStyle="1" w:styleId="10">
    <w:name w:val="样式1"/>
    <w:basedOn w:val="a2"/>
    <w:autoRedefine/>
    <w:semiHidden/>
    <w:rsid w:val="00437016"/>
    <w:pPr>
      <w:numPr>
        <w:numId w:val="4"/>
      </w:numPr>
      <w:jc w:val="center"/>
    </w:pPr>
    <w:rPr>
      <w:b/>
    </w:rPr>
  </w:style>
  <w:style w:type="paragraph" w:customStyle="1" w:styleId="Substepinnote">
    <w:name w:val="Sub step in note"/>
    <w:rsid w:val="00F957E2"/>
    <w:pPr>
      <w:numPr>
        <w:ilvl w:val="6"/>
        <w:numId w:val="16"/>
      </w:numPr>
      <w:spacing w:line="400" w:lineRule="exact"/>
    </w:pPr>
    <w:rPr>
      <w:rFonts w:ascii="Arial" w:eastAsia="楷体_GB2312" w:hAnsi="Arial" w:cs="Arial"/>
      <w:kern w:val="2"/>
      <w:sz w:val="21"/>
      <w:szCs w:val="18"/>
    </w:rPr>
  </w:style>
  <w:style w:type="paragraph" w:styleId="ab">
    <w:name w:val="Document Map"/>
    <w:basedOn w:val="a2"/>
    <w:semiHidden/>
    <w:rsid w:val="00437016"/>
    <w:pPr>
      <w:shd w:val="clear" w:color="auto" w:fill="000080"/>
      <w:ind w:left="315"/>
    </w:pPr>
  </w:style>
  <w:style w:type="paragraph" w:customStyle="1" w:styleId="20">
    <w:name w:val="样式2"/>
    <w:basedOn w:val="a2"/>
    <w:autoRedefine/>
    <w:semiHidden/>
    <w:rsid w:val="00437016"/>
    <w:pPr>
      <w:numPr>
        <w:numId w:val="5"/>
      </w:numPr>
      <w:jc w:val="center"/>
    </w:pPr>
    <w:rPr>
      <w:b/>
    </w:rPr>
  </w:style>
  <w:style w:type="paragraph" w:customStyle="1" w:styleId="3">
    <w:name w:val="样式3"/>
    <w:basedOn w:val="a2"/>
    <w:autoRedefine/>
    <w:semiHidden/>
    <w:rsid w:val="00437016"/>
    <w:pPr>
      <w:numPr>
        <w:numId w:val="6"/>
      </w:numPr>
      <w:jc w:val="center"/>
    </w:pPr>
    <w:rPr>
      <w:b/>
    </w:rPr>
  </w:style>
  <w:style w:type="character" w:customStyle="1" w:styleId="CharChar">
    <w:name w:val="正文文本 Char Char"/>
    <w:semiHidden/>
    <w:rsid w:val="00437016"/>
    <w:rPr>
      <w:rFonts w:ascii="Arial" w:eastAsia="宋体" w:hAnsi="Arial"/>
      <w:b/>
      <w:sz w:val="21"/>
      <w:szCs w:val="24"/>
      <w:lang w:val="en-US" w:eastAsia="zh-CN" w:bidi="ar-SA"/>
    </w:rPr>
  </w:style>
  <w:style w:type="paragraph" w:customStyle="1" w:styleId="11">
    <w:name w:val="无编号的标题1"/>
    <w:next w:val="a2"/>
    <w:rsid w:val="00437016"/>
    <w:pPr>
      <w:pageBreakBefore/>
      <w:spacing w:before="300" w:after="100" w:line="240" w:lineRule="atLeast"/>
      <w:outlineLvl w:val="0"/>
    </w:pPr>
    <w:rPr>
      <w:rFonts w:ascii="Arial" w:hAnsi="Arial" w:cs="Arial"/>
      <w:b/>
      <w:bCs/>
      <w:color w:val="333399"/>
      <w:kern w:val="44"/>
      <w:sz w:val="44"/>
      <w:szCs w:val="44"/>
    </w:rPr>
  </w:style>
  <w:style w:type="paragraph" w:styleId="31">
    <w:name w:val="toc 3"/>
    <w:next w:val="a2"/>
    <w:uiPriority w:val="39"/>
    <w:rsid w:val="00437016"/>
    <w:pPr>
      <w:snapToGrid w:val="0"/>
      <w:spacing w:line="360" w:lineRule="auto"/>
      <w:ind w:leftChars="300" w:left="300"/>
    </w:pPr>
    <w:rPr>
      <w:rFonts w:ascii="Arial" w:hAnsi="Arial" w:cs="Arial"/>
      <w:bCs/>
      <w:iCs/>
      <w:color w:val="000000"/>
      <w:kern w:val="2"/>
      <w:sz w:val="21"/>
    </w:rPr>
  </w:style>
  <w:style w:type="character" w:styleId="ac">
    <w:name w:val="annotation reference"/>
    <w:semiHidden/>
    <w:rsid w:val="00437016"/>
    <w:rPr>
      <w:sz w:val="21"/>
      <w:szCs w:val="21"/>
    </w:rPr>
  </w:style>
  <w:style w:type="paragraph" w:styleId="ad">
    <w:name w:val="annotation text"/>
    <w:basedOn w:val="a2"/>
    <w:semiHidden/>
    <w:rsid w:val="00437016"/>
    <w:pPr>
      <w:ind w:left="315"/>
    </w:pPr>
  </w:style>
  <w:style w:type="paragraph" w:styleId="ae">
    <w:name w:val="annotation subject"/>
    <w:basedOn w:val="ad"/>
    <w:next w:val="ad"/>
    <w:semiHidden/>
    <w:rsid w:val="00437016"/>
    <w:rPr>
      <w:b/>
      <w:bCs/>
    </w:rPr>
  </w:style>
  <w:style w:type="paragraph" w:styleId="af">
    <w:name w:val="Balloon Text"/>
    <w:basedOn w:val="a2"/>
    <w:semiHidden/>
    <w:rsid w:val="00437016"/>
    <w:pPr>
      <w:ind w:left="315"/>
    </w:pPr>
    <w:rPr>
      <w:sz w:val="18"/>
      <w:szCs w:val="18"/>
    </w:rPr>
  </w:style>
  <w:style w:type="paragraph" w:customStyle="1" w:styleId="4">
    <w:name w:val="样式4"/>
    <w:basedOn w:val="a2"/>
    <w:autoRedefine/>
    <w:semiHidden/>
    <w:rsid w:val="00437016"/>
    <w:pPr>
      <w:numPr>
        <w:numId w:val="7"/>
      </w:numPr>
      <w:jc w:val="center"/>
    </w:pPr>
    <w:rPr>
      <w:b/>
    </w:rPr>
  </w:style>
  <w:style w:type="paragraph" w:customStyle="1" w:styleId="af0">
    <w:name w:val="封面标题"/>
    <w:rsid w:val="00437016"/>
    <w:pPr>
      <w:spacing w:beforeLines="50" w:afterLines="50" w:line="360" w:lineRule="auto"/>
      <w:jc w:val="center"/>
    </w:pPr>
    <w:rPr>
      <w:rFonts w:ascii="Arial" w:hAnsi="Arial" w:cs="Arial"/>
      <w:b/>
      <w:bCs/>
      <w:kern w:val="21"/>
      <w:sz w:val="52"/>
      <w:szCs w:val="72"/>
    </w:rPr>
  </w:style>
  <w:style w:type="paragraph" w:customStyle="1" w:styleId="310">
    <w:name w:val="样式 目录 3 + 左侧:  1 字符"/>
    <w:basedOn w:val="31"/>
    <w:rsid w:val="00437016"/>
    <w:pPr>
      <w:ind w:left="210"/>
    </w:pPr>
    <w:rPr>
      <w:rFonts w:cs="宋体"/>
    </w:rPr>
  </w:style>
  <w:style w:type="paragraph" w:customStyle="1" w:styleId="af1">
    <w:name w:val="目录"/>
    <w:rsid w:val="00437016"/>
    <w:pPr>
      <w:pageBreakBefore/>
      <w:spacing w:before="300" w:after="100" w:line="240" w:lineRule="atLeast"/>
      <w:jc w:val="center"/>
    </w:pPr>
    <w:rPr>
      <w:rFonts w:ascii="Arial" w:hAnsi="Arial" w:cs="Arial"/>
      <w:b/>
      <w:color w:val="000000"/>
      <w:sz w:val="36"/>
    </w:rPr>
  </w:style>
  <w:style w:type="paragraph" w:customStyle="1" w:styleId="Itemlistinstepnote">
    <w:name w:val="Item list in step note"/>
    <w:basedOn w:val="Itemlistinnote"/>
    <w:rsid w:val="00437016"/>
    <w:pPr>
      <w:widowControl w:val="0"/>
      <w:ind w:leftChars="550" w:left="700"/>
    </w:pPr>
  </w:style>
  <w:style w:type="paragraph" w:styleId="41">
    <w:name w:val="toc 4"/>
    <w:basedOn w:val="a2"/>
    <w:next w:val="a2"/>
    <w:autoRedefine/>
    <w:semiHidden/>
    <w:rsid w:val="00437016"/>
    <w:pPr>
      <w:ind w:left="630"/>
    </w:pPr>
    <w:rPr>
      <w:rFonts w:ascii="Calibri" w:hAnsi="Calibri"/>
      <w:sz w:val="18"/>
      <w:szCs w:val="18"/>
    </w:rPr>
  </w:style>
  <w:style w:type="paragraph" w:styleId="51">
    <w:name w:val="toc 5"/>
    <w:basedOn w:val="a2"/>
    <w:next w:val="a2"/>
    <w:autoRedefine/>
    <w:semiHidden/>
    <w:rsid w:val="00437016"/>
    <w:rPr>
      <w:rFonts w:ascii="Calibri" w:hAnsi="Calibri"/>
      <w:sz w:val="18"/>
      <w:szCs w:val="18"/>
    </w:rPr>
  </w:style>
  <w:style w:type="paragraph" w:styleId="61">
    <w:name w:val="toc 6"/>
    <w:basedOn w:val="a2"/>
    <w:next w:val="a2"/>
    <w:autoRedefine/>
    <w:semiHidden/>
    <w:rsid w:val="00437016"/>
    <w:pPr>
      <w:ind w:left="1050"/>
    </w:pPr>
    <w:rPr>
      <w:rFonts w:ascii="Calibri" w:hAnsi="Calibri"/>
      <w:sz w:val="18"/>
      <w:szCs w:val="18"/>
    </w:rPr>
  </w:style>
  <w:style w:type="paragraph" w:styleId="70">
    <w:name w:val="toc 7"/>
    <w:basedOn w:val="a2"/>
    <w:next w:val="a2"/>
    <w:autoRedefine/>
    <w:semiHidden/>
    <w:rsid w:val="00437016"/>
    <w:pPr>
      <w:ind w:left="1260"/>
    </w:pPr>
    <w:rPr>
      <w:rFonts w:ascii="Calibri" w:hAnsi="Calibri"/>
      <w:sz w:val="18"/>
      <w:szCs w:val="18"/>
    </w:rPr>
  </w:style>
  <w:style w:type="paragraph" w:styleId="80">
    <w:name w:val="toc 8"/>
    <w:basedOn w:val="a2"/>
    <w:next w:val="a2"/>
    <w:autoRedefine/>
    <w:semiHidden/>
    <w:rsid w:val="00437016"/>
    <w:pPr>
      <w:ind w:left="1470"/>
    </w:pPr>
    <w:rPr>
      <w:rFonts w:ascii="Calibri" w:hAnsi="Calibri"/>
      <w:sz w:val="18"/>
      <w:szCs w:val="18"/>
    </w:rPr>
  </w:style>
  <w:style w:type="paragraph" w:styleId="90">
    <w:name w:val="toc 9"/>
    <w:basedOn w:val="a2"/>
    <w:next w:val="a2"/>
    <w:autoRedefine/>
    <w:semiHidden/>
    <w:rsid w:val="00437016"/>
    <w:pPr>
      <w:ind w:left="1680"/>
    </w:pPr>
    <w:rPr>
      <w:rFonts w:ascii="Calibri" w:hAnsi="Calibri"/>
      <w:sz w:val="18"/>
      <w:szCs w:val="18"/>
    </w:rPr>
  </w:style>
  <w:style w:type="paragraph" w:customStyle="1" w:styleId="a1">
    <w:name w:val="样式 有序列表 + 居中"/>
    <w:basedOn w:val="a2"/>
    <w:autoRedefine/>
    <w:semiHidden/>
    <w:rsid w:val="00437016"/>
    <w:pPr>
      <w:numPr>
        <w:numId w:val="2"/>
      </w:numPr>
    </w:pPr>
  </w:style>
  <w:style w:type="paragraph" w:customStyle="1" w:styleId="a0">
    <w:name w:val="样式 宋体 黑色 居中"/>
    <w:basedOn w:val="a2"/>
    <w:autoRedefine/>
    <w:semiHidden/>
    <w:rsid w:val="00437016"/>
    <w:pPr>
      <w:numPr>
        <w:numId w:val="1"/>
      </w:numPr>
      <w:jc w:val="center"/>
    </w:pPr>
  </w:style>
  <w:style w:type="paragraph" w:customStyle="1" w:styleId="TableItemlisttext">
    <w:name w:val="Table Item list text"/>
    <w:rsid w:val="00437016"/>
    <w:pPr>
      <w:spacing w:line="400" w:lineRule="exact"/>
      <w:ind w:left="318"/>
    </w:pPr>
    <w:rPr>
      <w:rFonts w:ascii="Arial" w:hAnsi="Arial" w:cs="宋体"/>
      <w:color w:val="000000"/>
      <w:sz w:val="21"/>
    </w:rPr>
  </w:style>
  <w:style w:type="paragraph" w:customStyle="1" w:styleId="6">
    <w:name w:val="样式6"/>
    <w:basedOn w:val="a2"/>
    <w:autoRedefine/>
    <w:semiHidden/>
    <w:rsid w:val="00437016"/>
    <w:pPr>
      <w:numPr>
        <w:numId w:val="3"/>
      </w:numPr>
    </w:pPr>
    <w:rPr>
      <w:sz w:val="36"/>
    </w:rPr>
  </w:style>
  <w:style w:type="paragraph" w:customStyle="1" w:styleId="12">
    <w:name w:val="样式 题注 + 居中1"/>
    <w:basedOn w:val="a2"/>
    <w:autoRedefine/>
    <w:semiHidden/>
    <w:rsid w:val="00437016"/>
    <w:rPr>
      <w:rFonts w:cs="宋体"/>
    </w:rPr>
  </w:style>
  <w:style w:type="paragraph" w:customStyle="1" w:styleId="Tabletext">
    <w:name w:val="Table text + 加粗"/>
    <w:basedOn w:val="Tabletext0"/>
    <w:link w:val="TabletextCharChar"/>
    <w:rsid w:val="00437016"/>
    <w:rPr>
      <w:b/>
      <w:bCs/>
    </w:rPr>
  </w:style>
  <w:style w:type="character" w:customStyle="1" w:styleId="FigureChar">
    <w:name w:val="Figure Char"/>
    <w:link w:val="Figure"/>
    <w:locked/>
    <w:rsid w:val="00437016"/>
    <w:rPr>
      <w:rFonts w:ascii="Arial" w:hAnsi="Arial" w:cs="Arial"/>
      <w:color w:val="000000"/>
      <w:sz w:val="21"/>
      <w:lang w:val="en-US" w:eastAsia="zh-CN" w:bidi="ar-SA"/>
    </w:rPr>
  </w:style>
  <w:style w:type="paragraph" w:customStyle="1" w:styleId="21">
    <w:name w:val="无编号的标题2"/>
    <w:link w:val="2CharChar"/>
    <w:qFormat/>
    <w:rsid w:val="00437016"/>
    <w:pPr>
      <w:spacing w:before="200" w:after="100" w:line="240" w:lineRule="atLeast"/>
      <w:outlineLvl w:val="1"/>
    </w:pPr>
    <w:rPr>
      <w:rFonts w:ascii="Arial" w:hAnsi="Arial" w:cs="Arial"/>
      <w:b/>
      <w:bCs/>
      <w:color w:val="333399"/>
      <w:sz w:val="32"/>
      <w:szCs w:val="32"/>
    </w:rPr>
  </w:style>
  <w:style w:type="character" w:customStyle="1" w:styleId="TabletextCharChar">
    <w:name w:val="Table text + 加粗 Char Char"/>
    <w:link w:val="Tabletext"/>
    <w:locked/>
    <w:rsid w:val="00437016"/>
    <w:rPr>
      <w:rFonts w:ascii="Arial" w:hAnsi="Arial" w:cs="Arial"/>
      <w:b/>
      <w:bCs/>
      <w:color w:val="000000"/>
      <w:sz w:val="21"/>
      <w:lang w:val="en-US" w:eastAsia="zh-CN" w:bidi="ar-SA"/>
    </w:rPr>
  </w:style>
  <w:style w:type="paragraph" w:customStyle="1" w:styleId="Tablehead">
    <w:name w:val="Table head"/>
    <w:link w:val="TableheadChar"/>
    <w:qFormat/>
    <w:rsid w:val="00437016"/>
    <w:pPr>
      <w:keepLines/>
      <w:widowControl w:val="0"/>
      <w:spacing w:before="80" w:after="80" w:line="240" w:lineRule="atLeast"/>
      <w:jc w:val="center"/>
    </w:pPr>
    <w:rPr>
      <w:rFonts w:ascii="Arial" w:hAnsi="Arial" w:cs="Arial"/>
      <w:bCs/>
      <w:color w:val="000000"/>
      <w:sz w:val="21"/>
    </w:rPr>
  </w:style>
  <w:style w:type="paragraph" w:customStyle="1" w:styleId="Notetext">
    <w:name w:val="Note text"/>
    <w:rsid w:val="00437016"/>
    <w:pPr>
      <w:spacing w:before="60" w:after="60" w:line="400" w:lineRule="exact"/>
      <w:ind w:left="318"/>
    </w:pPr>
    <w:rPr>
      <w:rFonts w:ascii="Arial" w:eastAsia="楷体_GB2312" w:hAnsi="Arial" w:cs="宋体"/>
      <w:kern w:val="2"/>
      <w:sz w:val="21"/>
    </w:rPr>
  </w:style>
  <w:style w:type="paragraph" w:customStyle="1" w:styleId="Tabletext0">
    <w:name w:val="Table text"/>
    <w:link w:val="TabletextCharChar0"/>
    <w:qFormat/>
    <w:rsid w:val="00437016"/>
    <w:pPr>
      <w:keepLines/>
      <w:widowControl w:val="0"/>
      <w:spacing w:before="60" w:after="60" w:line="400" w:lineRule="exact"/>
      <w:jc w:val="both"/>
    </w:pPr>
    <w:rPr>
      <w:rFonts w:ascii="Arial" w:hAnsi="Arial" w:cs="Arial"/>
      <w:color w:val="000000"/>
      <w:sz w:val="21"/>
    </w:rPr>
  </w:style>
  <w:style w:type="character" w:customStyle="1" w:styleId="TableheadChar">
    <w:name w:val="Table head Char"/>
    <w:link w:val="Tablehead"/>
    <w:locked/>
    <w:rsid w:val="00437016"/>
    <w:rPr>
      <w:rFonts w:ascii="Arial" w:hAnsi="Arial" w:cs="Arial"/>
      <w:bCs/>
      <w:color w:val="000000"/>
      <w:sz w:val="21"/>
      <w:lang w:val="en-US" w:eastAsia="zh-CN" w:bidi="ar-SA"/>
    </w:rPr>
  </w:style>
  <w:style w:type="character" w:customStyle="1" w:styleId="TabletextCharChar0">
    <w:name w:val="Table text Char Char"/>
    <w:link w:val="Tabletext0"/>
    <w:locked/>
    <w:rsid w:val="00437016"/>
    <w:rPr>
      <w:rFonts w:ascii="Arial" w:hAnsi="Arial" w:cs="Arial"/>
      <w:color w:val="000000"/>
      <w:sz w:val="21"/>
      <w:lang w:val="en-US" w:eastAsia="zh-CN" w:bidi="ar-SA"/>
    </w:rPr>
  </w:style>
  <w:style w:type="paragraph" w:customStyle="1" w:styleId="Tablenote">
    <w:name w:val="Table note"/>
    <w:link w:val="TablenoteChar"/>
    <w:qFormat/>
    <w:rsid w:val="00437016"/>
    <w:pPr>
      <w:keepLines/>
      <w:widowControl w:val="0"/>
      <w:topLinePunct/>
      <w:adjustRightInd w:val="0"/>
      <w:snapToGrid w:val="0"/>
      <w:spacing w:before="80" w:after="80" w:line="240" w:lineRule="atLeast"/>
      <w:ind w:firstLine="119"/>
    </w:pPr>
    <w:rPr>
      <w:rFonts w:ascii="Arial" w:hAnsi="Arial" w:cs="Arial"/>
      <w:kern w:val="2"/>
      <w:sz w:val="18"/>
      <w:szCs w:val="18"/>
    </w:rPr>
  </w:style>
  <w:style w:type="character" w:customStyle="1" w:styleId="TablenoteChar">
    <w:name w:val="Table note Char"/>
    <w:link w:val="Tablenote"/>
    <w:locked/>
    <w:rsid w:val="00437016"/>
    <w:rPr>
      <w:rFonts w:ascii="Arial" w:hAnsi="Arial" w:cs="Arial"/>
      <w:kern w:val="2"/>
      <w:sz w:val="18"/>
      <w:szCs w:val="18"/>
      <w:lang w:val="en-US" w:eastAsia="zh-CN" w:bidi="ar-SA"/>
    </w:rPr>
  </w:style>
  <w:style w:type="paragraph" w:customStyle="1" w:styleId="af2">
    <w:name w:val="封面表格文本"/>
    <w:rsid w:val="00437016"/>
    <w:pPr>
      <w:spacing w:line="400" w:lineRule="exact"/>
      <w:ind w:firstLine="6200"/>
    </w:pPr>
    <w:rPr>
      <w:rFonts w:ascii="Arial" w:hAnsi="Arial" w:cs="宋体"/>
      <w:b/>
      <w:bCs/>
      <w:sz w:val="21"/>
    </w:rPr>
  </w:style>
  <w:style w:type="paragraph" w:customStyle="1" w:styleId="a">
    <w:name w:val="缩略语"/>
    <w:basedOn w:val="1"/>
    <w:rsid w:val="00F957E2"/>
    <w:pPr>
      <w:numPr>
        <w:ilvl w:val="5"/>
      </w:numPr>
    </w:pPr>
  </w:style>
  <w:style w:type="paragraph" w:customStyle="1" w:styleId="Talbeitemlist">
    <w:name w:val="Talbe item list"/>
    <w:basedOn w:val="Tabletext0"/>
    <w:rsid w:val="00437016"/>
    <w:pPr>
      <w:numPr>
        <w:numId w:val="13"/>
      </w:numPr>
      <w:tabs>
        <w:tab w:val="left" w:pos="315"/>
      </w:tabs>
    </w:pPr>
  </w:style>
  <w:style w:type="paragraph" w:customStyle="1" w:styleId="Notehead">
    <w:name w:val="Note head"/>
    <w:next w:val="a2"/>
    <w:link w:val="NoteheadChar"/>
    <w:qFormat/>
    <w:rsid w:val="00437016"/>
    <w:pPr>
      <w:keepNext/>
      <w:tabs>
        <w:tab w:val="left" w:pos="2100"/>
      </w:tabs>
      <w:topLinePunct/>
      <w:adjustRightInd w:val="0"/>
      <w:snapToGrid w:val="0"/>
      <w:spacing w:before="120" w:after="60" w:line="400" w:lineRule="exact"/>
    </w:pPr>
    <w:rPr>
      <w:rFonts w:ascii="Arial" w:hAnsi="Arial" w:cs="Arial"/>
      <w:b/>
      <w:bCs/>
      <w:noProof/>
      <w:kern w:val="2"/>
      <w:position w:val="-6"/>
      <w:sz w:val="24"/>
      <w:szCs w:val="24"/>
    </w:rPr>
  </w:style>
  <w:style w:type="paragraph" w:customStyle="1" w:styleId="Noteheadintable">
    <w:name w:val="Note head in table"/>
    <w:basedOn w:val="Tabletext0"/>
    <w:next w:val="a2"/>
    <w:rsid w:val="00437016"/>
    <w:pPr>
      <w:spacing w:before="0" w:after="0"/>
    </w:pPr>
    <w:rPr>
      <w:b/>
      <w:sz w:val="18"/>
    </w:rPr>
  </w:style>
  <w:style w:type="paragraph" w:customStyle="1" w:styleId="Noteheadinstep">
    <w:name w:val="Note head in step"/>
    <w:rsid w:val="00437016"/>
    <w:pPr>
      <w:spacing w:before="120" w:after="60" w:line="400" w:lineRule="exact"/>
      <w:ind w:left="839"/>
    </w:pPr>
    <w:rPr>
      <w:rFonts w:ascii="Arial" w:hAnsi="Arial" w:cs="宋体"/>
      <w:b/>
      <w:bCs/>
      <w:noProof/>
      <w:kern w:val="2"/>
      <w:position w:val="-6"/>
      <w:sz w:val="24"/>
    </w:rPr>
  </w:style>
  <w:style w:type="paragraph" w:customStyle="1" w:styleId="Itemlist">
    <w:name w:val="Item list"/>
    <w:link w:val="ItemlistChar"/>
    <w:qFormat/>
    <w:rsid w:val="00437016"/>
    <w:pPr>
      <w:numPr>
        <w:numId w:val="9"/>
      </w:numPr>
      <w:adjustRightInd w:val="0"/>
      <w:snapToGrid w:val="0"/>
      <w:spacing w:before="60" w:after="60" w:line="400" w:lineRule="exact"/>
      <w:ind w:left="150" w:hangingChars="150" w:hanging="150"/>
    </w:pPr>
    <w:rPr>
      <w:rFonts w:ascii="Arial" w:hAnsi="Arial"/>
      <w:kern w:val="21"/>
      <w:sz w:val="21"/>
      <w:szCs w:val="24"/>
    </w:rPr>
  </w:style>
  <w:style w:type="character" w:customStyle="1" w:styleId="NoteheadChar">
    <w:name w:val="Note head Char"/>
    <w:link w:val="Notehead"/>
    <w:locked/>
    <w:rsid w:val="00437016"/>
    <w:rPr>
      <w:rFonts w:ascii="Arial" w:hAnsi="Arial" w:cs="Arial"/>
      <w:b/>
      <w:bCs/>
      <w:noProof/>
      <w:kern w:val="2"/>
      <w:position w:val="-6"/>
      <w:sz w:val="24"/>
      <w:szCs w:val="24"/>
      <w:lang w:val="en-US" w:eastAsia="zh-CN" w:bidi="ar-SA"/>
    </w:rPr>
  </w:style>
  <w:style w:type="character" w:customStyle="1" w:styleId="ItemlistChar">
    <w:name w:val="Item list Char"/>
    <w:link w:val="Itemlist"/>
    <w:locked/>
    <w:rsid w:val="00437016"/>
    <w:rPr>
      <w:rFonts w:ascii="Arial" w:hAnsi="Arial"/>
      <w:kern w:val="21"/>
      <w:sz w:val="21"/>
      <w:szCs w:val="24"/>
      <w:lang w:val="en-US" w:eastAsia="zh-CN" w:bidi="ar-SA"/>
    </w:rPr>
  </w:style>
  <w:style w:type="paragraph" w:customStyle="1" w:styleId="Itemlistinnote">
    <w:name w:val="Item list in note"/>
    <w:basedOn w:val="a2"/>
    <w:link w:val="ItemlistinnoteChar"/>
    <w:qFormat/>
    <w:rsid w:val="00437016"/>
    <w:pPr>
      <w:widowControl/>
      <w:numPr>
        <w:numId w:val="11"/>
      </w:numPr>
      <w:topLinePunct/>
      <w:adjustRightInd w:val="0"/>
      <w:snapToGrid w:val="0"/>
      <w:spacing w:before="0" w:after="0"/>
      <w:ind w:leftChars="150" w:left="300" w:hangingChars="150" w:hanging="150"/>
    </w:pPr>
    <w:rPr>
      <w:rFonts w:eastAsia="楷体_GB2312"/>
      <w:color w:val="auto"/>
      <w:kern w:val="2"/>
      <w:szCs w:val="18"/>
    </w:rPr>
  </w:style>
  <w:style w:type="paragraph" w:customStyle="1" w:styleId="Notetextintable">
    <w:name w:val="Note text in table"/>
    <w:rsid w:val="00437016"/>
    <w:pPr>
      <w:spacing w:before="60" w:after="60" w:line="400" w:lineRule="exact"/>
      <w:ind w:left="318"/>
    </w:pPr>
    <w:rPr>
      <w:rFonts w:ascii="Arial" w:eastAsia="楷体_GB2312" w:hAnsi="Arial" w:cs="宋体"/>
      <w:color w:val="000000"/>
      <w:sz w:val="18"/>
    </w:rPr>
  </w:style>
  <w:style w:type="character" w:customStyle="1" w:styleId="ItemlistinnoteChar">
    <w:name w:val="Item list in note Char"/>
    <w:link w:val="Itemlistinnote"/>
    <w:locked/>
    <w:rsid w:val="00437016"/>
    <w:rPr>
      <w:rFonts w:ascii="Arial" w:eastAsia="楷体_GB2312" w:hAnsi="Arial" w:cs="Arial"/>
      <w:kern w:val="2"/>
      <w:sz w:val="21"/>
      <w:szCs w:val="18"/>
      <w:lang w:val="en-US" w:eastAsia="zh-CN" w:bidi="ar-SA"/>
    </w:rPr>
  </w:style>
  <w:style w:type="paragraph" w:customStyle="1" w:styleId="StepinSubstep">
    <w:name w:val="Step in Sub step"/>
    <w:rsid w:val="00F957E2"/>
    <w:pPr>
      <w:numPr>
        <w:ilvl w:val="8"/>
        <w:numId w:val="16"/>
      </w:numPr>
      <w:spacing w:before="60" w:after="60" w:line="400" w:lineRule="exact"/>
      <w:outlineLvl w:val="5"/>
    </w:pPr>
    <w:rPr>
      <w:rFonts w:ascii="Arial" w:hAnsi="Arial" w:cs="Arial"/>
      <w:kern w:val="2"/>
      <w:sz w:val="21"/>
      <w:szCs w:val="21"/>
    </w:rPr>
  </w:style>
  <w:style w:type="paragraph" w:customStyle="1" w:styleId="Substep">
    <w:name w:val="Sub step"/>
    <w:basedOn w:val="Step"/>
    <w:link w:val="SubstepChar"/>
    <w:qFormat/>
    <w:rsid w:val="00F957E2"/>
    <w:pPr>
      <w:numPr>
        <w:ilvl w:val="7"/>
      </w:numPr>
      <w:spacing w:before="60" w:after="60"/>
      <w:outlineLvl w:val="5"/>
    </w:pPr>
  </w:style>
  <w:style w:type="paragraph" w:customStyle="1" w:styleId="Itemlistinstep">
    <w:name w:val="Item list in step"/>
    <w:basedOn w:val="Itemlist"/>
    <w:link w:val="ItemlistinstepChar"/>
    <w:rsid w:val="00437016"/>
    <w:pPr>
      <w:ind w:leftChars="400" w:left="550"/>
    </w:pPr>
  </w:style>
  <w:style w:type="paragraph" w:customStyle="1" w:styleId="SubItemList">
    <w:name w:val="Sub Item List"/>
    <w:rsid w:val="00437016"/>
    <w:pPr>
      <w:numPr>
        <w:numId w:val="8"/>
      </w:numPr>
      <w:topLinePunct/>
      <w:adjustRightInd w:val="0"/>
      <w:snapToGrid w:val="0"/>
      <w:spacing w:before="60" w:after="60" w:line="400" w:lineRule="exact"/>
      <w:ind w:leftChars="150" w:left="300" w:hangingChars="150" w:hanging="150"/>
    </w:pPr>
    <w:rPr>
      <w:rFonts w:ascii="Arial" w:hAnsi="Arial" w:cs="Arial"/>
      <w:kern w:val="2"/>
      <w:sz w:val="21"/>
      <w:szCs w:val="21"/>
    </w:rPr>
  </w:style>
  <w:style w:type="paragraph" w:customStyle="1" w:styleId="Itemlistinsteptext">
    <w:name w:val="Item list in step text"/>
    <w:basedOn w:val="Itemlistinstep"/>
    <w:link w:val="ItemlistinsteptextChar"/>
    <w:rsid w:val="00437016"/>
    <w:pPr>
      <w:numPr>
        <w:numId w:val="0"/>
      </w:numPr>
      <w:ind w:leftChars="550" w:left="1155"/>
    </w:pPr>
  </w:style>
  <w:style w:type="character" w:customStyle="1" w:styleId="ItemlistinstepChar">
    <w:name w:val="Item list in step Char"/>
    <w:basedOn w:val="ItemlistChar"/>
    <w:link w:val="Itemlistinstep"/>
    <w:locked/>
    <w:rsid w:val="00437016"/>
    <w:rPr>
      <w:rFonts w:ascii="Arial" w:hAnsi="Arial"/>
      <w:kern w:val="21"/>
      <w:sz w:val="21"/>
      <w:szCs w:val="24"/>
      <w:lang w:val="en-US" w:eastAsia="zh-CN" w:bidi="ar-SA"/>
    </w:rPr>
  </w:style>
  <w:style w:type="character" w:customStyle="1" w:styleId="ItemlistinsteptextChar">
    <w:name w:val="Item list in step text Char"/>
    <w:basedOn w:val="ItemlistinstepChar"/>
    <w:link w:val="Itemlistinsteptext"/>
    <w:locked/>
    <w:rsid w:val="00437016"/>
    <w:rPr>
      <w:rFonts w:ascii="Arial" w:hAnsi="Arial"/>
      <w:kern w:val="21"/>
      <w:sz w:val="21"/>
      <w:szCs w:val="24"/>
      <w:lang w:val="en-US" w:eastAsia="zh-CN" w:bidi="ar-SA"/>
    </w:rPr>
  </w:style>
  <w:style w:type="character" w:customStyle="1" w:styleId="SubstepChar">
    <w:name w:val="Sub step Char"/>
    <w:link w:val="Substep"/>
    <w:locked/>
    <w:rsid w:val="00F957E2"/>
    <w:rPr>
      <w:rFonts w:ascii="Arial" w:eastAsia="宋体" w:hAnsi="Arial" w:cs="Arial"/>
      <w:snapToGrid w:val="0"/>
      <w:sz w:val="21"/>
      <w:szCs w:val="21"/>
      <w:lang w:val="en-US" w:eastAsia="zh-CN" w:bidi="ar-SA"/>
    </w:rPr>
  </w:style>
  <w:style w:type="paragraph" w:customStyle="1" w:styleId="Terminaydisplay">
    <w:name w:val="Terminay display"/>
    <w:basedOn w:val="a2"/>
    <w:link w:val="TerminaydisplayCharChar"/>
    <w:rsid w:val="00437016"/>
    <w:pPr>
      <w:widowControl/>
      <w:shd w:val="clear" w:color="auto" w:fill="E6E6E6"/>
      <w:topLinePunct/>
      <w:autoSpaceDE w:val="0"/>
      <w:autoSpaceDN w:val="0"/>
      <w:adjustRightInd w:val="0"/>
      <w:snapToGrid w:val="0"/>
      <w:spacing w:before="0" w:after="0"/>
      <w:ind w:leftChars="550" w:left="1155"/>
    </w:pPr>
    <w:rPr>
      <w:color w:val="auto"/>
      <w:kern w:val="2"/>
      <w:sz w:val="18"/>
      <w:szCs w:val="21"/>
    </w:rPr>
  </w:style>
  <w:style w:type="paragraph" w:customStyle="1" w:styleId="SubItemListinstep">
    <w:name w:val="Sub Item List in step"/>
    <w:basedOn w:val="SubItemList"/>
    <w:rsid w:val="00437016"/>
    <w:pPr>
      <w:ind w:leftChars="550" w:left="700"/>
    </w:pPr>
  </w:style>
  <w:style w:type="character" w:customStyle="1" w:styleId="TerminaydisplayCharChar">
    <w:name w:val="Terminay display Char Char"/>
    <w:link w:val="Terminaydisplay"/>
    <w:locked/>
    <w:rsid w:val="00437016"/>
    <w:rPr>
      <w:rFonts w:ascii="Arial" w:eastAsia="宋体" w:hAnsi="Arial" w:cs="Arial"/>
      <w:kern w:val="2"/>
      <w:sz w:val="18"/>
      <w:szCs w:val="21"/>
      <w:lang w:val="en-US" w:eastAsia="zh-CN" w:bidi="ar-SA"/>
    </w:rPr>
  </w:style>
  <w:style w:type="paragraph" w:customStyle="1" w:styleId="Step">
    <w:name w:val="Step"/>
    <w:link w:val="StepCharChar"/>
    <w:qFormat/>
    <w:rsid w:val="00F957E2"/>
    <w:pPr>
      <w:numPr>
        <w:ilvl w:val="4"/>
        <w:numId w:val="16"/>
      </w:numPr>
      <w:topLinePunct/>
      <w:adjustRightInd w:val="0"/>
      <w:snapToGrid w:val="0"/>
      <w:spacing w:before="100" w:after="100" w:line="400" w:lineRule="exact"/>
      <w:outlineLvl w:val="4"/>
    </w:pPr>
    <w:rPr>
      <w:rFonts w:ascii="Arial" w:hAnsi="Arial" w:cs="Arial"/>
      <w:snapToGrid w:val="0"/>
      <w:sz w:val="21"/>
      <w:szCs w:val="21"/>
    </w:rPr>
  </w:style>
  <w:style w:type="character" w:customStyle="1" w:styleId="StepCharChar">
    <w:name w:val="Step Char Char"/>
    <w:link w:val="Step"/>
    <w:locked/>
    <w:rsid w:val="00F957E2"/>
    <w:rPr>
      <w:rFonts w:ascii="Arial" w:hAnsi="Arial" w:cs="Arial"/>
      <w:snapToGrid w:val="0"/>
      <w:sz w:val="21"/>
      <w:szCs w:val="21"/>
      <w:lang w:val="en-US" w:eastAsia="zh-CN" w:bidi="ar-SA"/>
    </w:rPr>
  </w:style>
  <w:style w:type="character" w:customStyle="1" w:styleId="Char">
    <w:name w:val="页眉 Char"/>
    <w:link w:val="a9"/>
    <w:uiPriority w:val="99"/>
    <w:rsid w:val="00437016"/>
    <w:rPr>
      <w:rFonts w:ascii="Arial" w:hAnsi="Arial" w:cs="Arial"/>
      <w:color w:val="000000"/>
      <w:sz w:val="21"/>
      <w:szCs w:val="18"/>
      <w:lang w:val="en-US" w:eastAsia="zh-CN" w:bidi="ar-SA"/>
    </w:rPr>
  </w:style>
  <w:style w:type="paragraph" w:styleId="13">
    <w:name w:val="toc 1"/>
    <w:next w:val="a2"/>
    <w:link w:val="1Char"/>
    <w:uiPriority w:val="39"/>
    <w:rsid w:val="00437016"/>
    <w:pPr>
      <w:snapToGrid w:val="0"/>
      <w:spacing w:line="360" w:lineRule="auto"/>
    </w:pPr>
    <w:rPr>
      <w:rFonts w:ascii="Arial" w:hAnsi="Arial" w:cs="Arial"/>
      <w:b/>
      <w:bCs/>
      <w:color w:val="000000"/>
      <w:sz w:val="21"/>
    </w:rPr>
  </w:style>
  <w:style w:type="paragraph" w:styleId="22">
    <w:name w:val="toc 2"/>
    <w:next w:val="a2"/>
    <w:uiPriority w:val="39"/>
    <w:rsid w:val="00437016"/>
    <w:pPr>
      <w:snapToGrid w:val="0"/>
      <w:spacing w:line="360" w:lineRule="auto"/>
      <w:ind w:leftChars="100" w:left="100"/>
    </w:pPr>
    <w:rPr>
      <w:rFonts w:ascii="Arial" w:hAnsi="Arial" w:cs="Arial"/>
      <w:color w:val="000000"/>
      <w:sz w:val="21"/>
    </w:rPr>
  </w:style>
  <w:style w:type="character" w:styleId="af3">
    <w:name w:val="Hyperlink"/>
    <w:uiPriority w:val="99"/>
    <w:rsid w:val="00437016"/>
    <w:rPr>
      <w:color w:val="0000FF"/>
      <w:u w:val="none"/>
    </w:rPr>
  </w:style>
  <w:style w:type="paragraph" w:customStyle="1" w:styleId="SubTableItemlist">
    <w:name w:val="Sub Table Item list"/>
    <w:basedOn w:val="Talbeitemlist"/>
    <w:rsid w:val="00437016"/>
    <w:pPr>
      <w:numPr>
        <w:numId w:val="12"/>
      </w:numPr>
      <w:ind w:leftChars="150" w:left="150"/>
    </w:pPr>
  </w:style>
  <w:style w:type="paragraph" w:styleId="af4">
    <w:name w:val="table of figures"/>
    <w:next w:val="a2"/>
    <w:rsid w:val="00437016"/>
    <w:pPr>
      <w:topLinePunct/>
      <w:adjustRightInd w:val="0"/>
      <w:snapToGrid w:val="0"/>
      <w:spacing w:before="120" w:afterLines="50" w:line="240" w:lineRule="atLeast"/>
    </w:pPr>
    <w:rPr>
      <w:rFonts w:ascii="Arial" w:hAnsi="Arial" w:cs="Arial"/>
      <w:kern w:val="2"/>
      <w:sz w:val="21"/>
    </w:rPr>
  </w:style>
  <w:style w:type="paragraph" w:customStyle="1" w:styleId="Headleft">
    <w:name w:val="Head left"/>
    <w:basedOn w:val="a9"/>
    <w:qFormat/>
    <w:rsid w:val="00437016"/>
  </w:style>
  <w:style w:type="paragraph" w:customStyle="1" w:styleId="Headright">
    <w:name w:val="Head right"/>
    <w:basedOn w:val="a9"/>
    <w:qFormat/>
    <w:rsid w:val="00437016"/>
    <w:pPr>
      <w:widowControl w:val="0"/>
      <w:wordWrap w:val="0"/>
      <w:jc w:val="right"/>
    </w:pPr>
    <w:rPr>
      <w:bCs/>
      <w:noProof/>
    </w:rPr>
  </w:style>
  <w:style w:type="paragraph" w:customStyle="1" w:styleId="Terminaydisplay0">
    <w:name w:val="样式 Terminay display"/>
    <w:basedOn w:val="Terminaydisplay"/>
    <w:rsid w:val="00437016"/>
    <w:pPr>
      <w:ind w:left="550"/>
    </w:pPr>
    <w:rPr>
      <w:rFonts w:cs="宋体"/>
      <w:szCs w:val="20"/>
    </w:rPr>
  </w:style>
  <w:style w:type="paragraph" w:customStyle="1" w:styleId="SubItemListText">
    <w:name w:val="Sub Item List Text"/>
    <w:basedOn w:val="a2"/>
    <w:rsid w:val="00437016"/>
    <w:pPr>
      <w:widowControl/>
      <w:adjustRightInd w:val="0"/>
      <w:snapToGrid w:val="0"/>
      <w:spacing w:before="0" w:after="0"/>
      <w:ind w:leftChars="300" w:left="630"/>
    </w:pPr>
    <w:rPr>
      <w:rFonts w:cs="宋体"/>
      <w:color w:val="auto"/>
      <w:kern w:val="2"/>
    </w:rPr>
  </w:style>
  <w:style w:type="paragraph" w:customStyle="1" w:styleId="Itemlisttext">
    <w:name w:val="Item list text"/>
    <w:rsid w:val="00437016"/>
    <w:pPr>
      <w:spacing w:before="60" w:after="60" w:line="400" w:lineRule="exact"/>
      <w:ind w:left="318"/>
    </w:pPr>
    <w:rPr>
      <w:rFonts w:ascii="Arial" w:hAnsi="Arial" w:cs="宋体"/>
      <w:kern w:val="21"/>
      <w:sz w:val="21"/>
    </w:rPr>
  </w:style>
  <w:style w:type="paragraph" w:styleId="TOC">
    <w:name w:val="TOC Heading"/>
    <w:basedOn w:val="1"/>
    <w:next w:val="a2"/>
    <w:qFormat/>
    <w:rsid w:val="00437016"/>
    <w:pPr>
      <w:pageBreakBefore w:val="0"/>
      <w:numPr>
        <w:numId w:val="0"/>
      </w:numPr>
      <w:spacing w:before="480" w:after="0" w:line="276" w:lineRule="auto"/>
      <w:outlineLvl w:val="9"/>
    </w:pPr>
    <w:rPr>
      <w:rFonts w:ascii="Cambria" w:hAnsi="Cambria" w:cs="Times New Roman"/>
      <w:color w:val="365F91"/>
      <w:kern w:val="0"/>
      <w:sz w:val="28"/>
      <w:szCs w:val="28"/>
    </w:rPr>
  </w:style>
  <w:style w:type="character" w:customStyle="1" w:styleId="1Char">
    <w:name w:val="目录 1 Char"/>
    <w:link w:val="13"/>
    <w:uiPriority w:val="39"/>
    <w:rsid w:val="00437016"/>
    <w:rPr>
      <w:rFonts w:ascii="Arial" w:hAnsi="Arial" w:cs="Arial"/>
      <w:b/>
      <w:bCs/>
      <w:color w:val="000000"/>
      <w:sz w:val="21"/>
      <w:lang w:val="en-US" w:eastAsia="zh-CN" w:bidi="ar-SA"/>
    </w:rPr>
  </w:style>
  <w:style w:type="character" w:customStyle="1" w:styleId="2CharChar">
    <w:name w:val="无编号的标题2 Char Char"/>
    <w:link w:val="21"/>
    <w:locked/>
    <w:rsid w:val="00437016"/>
    <w:rPr>
      <w:rFonts w:ascii="Arial" w:hAnsi="Arial" w:cs="Arial"/>
      <w:b/>
      <w:bCs/>
      <w:color w:val="333399"/>
      <w:sz w:val="32"/>
      <w:szCs w:val="32"/>
      <w:lang w:val="en-US" w:eastAsia="zh-CN" w:bidi="ar-SA"/>
    </w:rPr>
  </w:style>
  <w:style w:type="paragraph" w:styleId="af5">
    <w:name w:val="caption"/>
    <w:basedOn w:val="a2"/>
    <w:next w:val="a2"/>
    <w:qFormat/>
    <w:rsid w:val="00437016"/>
    <w:pPr>
      <w:spacing w:before="60" w:after="60" w:line="240" w:lineRule="atLeast"/>
      <w:jc w:val="center"/>
      <w:outlineLvl w:val="5"/>
    </w:pPr>
    <w:rPr>
      <w:rFonts w:cs="Times New Roman"/>
    </w:rPr>
  </w:style>
  <w:style w:type="paragraph" w:customStyle="1" w:styleId="cmd">
    <w:name w:val="cmd"/>
    <w:rsid w:val="00437016"/>
    <w:pPr>
      <w:spacing w:before="60" w:after="60" w:line="400" w:lineRule="exact"/>
      <w:ind w:left="1157"/>
    </w:pPr>
    <w:rPr>
      <w:rFonts w:ascii="Arial" w:hAnsi="Arial" w:cs="宋体"/>
      <w:b/>
      <w:bCs/>
      <w:kern w:val="21"/>
      <w:sz w:val="21"/>
    </w:rPr>
  </w:style>
  <w:style w:type="paragraph" w:customStyle="1" w:styleId="Notetextinstep">
    <w:name w:val="Note text in step"/>
    <w:rsid w:val="00437016"/>
    <w:pPr>
      <w:ind w:left="1155"/>
    </w:pPr>
    <w:rPr>
      <w:rFonts w:ascii="Arial" w:eastAsia="楷体_GB2312" w:hAnsi="Arial" w:cs="宋体"/>
      <w:kern w:val="2"/>
      <w:sz w:val="21"/>
    </w:rPr>
  </w:style>
  <w:style w:type="character" w:styleId="af6">
    <w:name w:val="page number"/>
    <w:basedOn w:val="a4"/>
    <w:rsid w:val="00437016"/>
  </w:style>
  <w:style w:type="paragraph" w:customStyle="1" w:styleId="Noteheadofitemlistinstep">
    <w:name w:val="Note head of item list in step"/>
    <w:basedOn w:val="Noteheadinstep"/>
    <w:rsid w:val="00437016"/>
    <w:pPr>
      <w:ind w:left="1155"/>
    </w:pPr>
  </w:style>
  <w:style w:type="paragraph" w:customStyle="1" w:styleId="Itemlistinsubstepnote">
    <w:name w:val="Item list in sub step note"/>
    <w:basedOn w:val="Itemlistinstepnote"/>
    <w:rsid w:val="00437016"/>
    <w:pPr>
      <w:ind w:leftChars="700" w:left="800" w:hangingChars="100" w:hanging="100"/>
    </w:pPr>
  </w:style>
  <w:style w:type="paragraph" w:customStyle="1" w:styleId="Notetextofitemlistinstep">
    <w:name w:val="Note text of item list in step"/>
    <w:basedOn w:val="Notetextinstep"/>
    <w:rsid w:val="00437016"/>
    <w:pPr>
      <w:ind w:left="1470"/>
    </w:pPr>
  </w:style>
  <w:style w:type="paragraph" w:customStyle="1" w:styleId="Noteheadofsubitemlistinstep">
    <w:name w:val="Note head of sub item list in step"/>
    <w:basedOn w:val="Noteheadofitemlistinstep"/>
    <w:rsid w:val="00437016"/>
    <w:pPr>
      <w:ind w:leftChars="700" w:left="700"/>
    </w:pPr>
  </w:style>
  <w:style w:type="paragraph" w:customStyle="1" w:styleId="Notetextofsubitemlistinstep">
    <w:name w:val="Note text of sub item list in step"/>
    <w:basedOn w:val="Notetextofitemlistinstep"/>
    <w:rsid w:val="00437016"/>
    <w:pPr>
      <w:ind w:leftChars="850" w:left="850"/>
    </w:pPr>
  </w:style>
  <w:style w:type="character" w:customStyle="1" w:styleId="4Char">
    <w:name w:val="标题 4 Char"/>
    <w:aliases w:val="heading 4 Char"/>
    <w:link w:val="40"/>
    <w:rsid w:val="008E3E39"/>
    <w:rPr>
      <w:rFonts w:ascii="Arial" w:hAnsi="Arial" w:cs="Arial"/>
      <w:b/>
      <w:bCs/>
      <w:color w:val="333399"/>
      <w:sz w:val="24"/>
      <w:szCs w:val="28"/>
      <w:lang w:val="en-US" w:eastAsia="zh-CN" w:bidi="ar-SA"/>
    </w:rPr>
  </w:style>
  <w:style w:type="character" w:customStyle="1" w:styleId="Char0">
    <w:name w:val="页脚 Char"/>
    <w:link w:val="aa"/>
    <w:uiPriority w:val="99"/>
    <w:rsid w:val="00B00574"/>
    <w:rPr>
      <w:rFonts w:ascii="Arial" w:hAnsi="Arial" w:cs="Arial"/>
      <w:noProof/>
      <w:color w:val="000000"/>
      <w:sz w:val="21"/>
      <w:szCs w:val="18"/>
      <w:lang w:val="en-US" w:eastAsia="zh-CN" w:bidi="ar-SA"/>
    </w:rPr>
  </w:style>
  <w:style w:type="paragraph" w:styleId="af7">
    <w:name w:val="Title"/>
    <w:basedOn w:val="a2"/>
    <w:next w:val="a2"/>
    <w:qFormat/>
    <w:rsid w:val="00234658"/>
    <w:pPr>
      <w:spacing w:before="240" w:after="60"/>
      <w:jc w:val="center"/>
      <w:outlineLvl w:val="0"/>
    </w:pPr>
    <w:rPr>
      <w:rFonts w:ascii="Times New Roman" w:hAnsi="Times New Roman" w:cs="Times New Roman"/>
      <w:b/>
      <w:bCs/>
      <w:kern w:val="28"/>
      <w:sz w:val="32"/>
      <w:szCs w:val="32"/>
    </w:rPr>
  </w:style>
  <w:style w:type="paragraph" w:styleId="af8">
    <w:name w:val="Subtitle"/>
    <w:basedOn w:val="a2"/>
    <w:next w:val="a2"/>
    <w:qFormat/>
    <w:rsid w:val="00234658"/>
    <w:pPr>
      <w:spacing w:after="60"/>
      <w:jc w:val="center"/>
      <w:outlineLvl w:val="1"/>
    </w:pPr>
    <w:rPr>
      <w:rFonts w:ascii="Times New Roman" w:hAnsi="Times New Roman" w:cs="Times New Roman"/>
    </w:rPr>
  </w:style>
  <w:style w:type="character" w:styleId="af9">
    <w:name w:val="Strong"/>
    <w:qFormat/>
    <w:rsid w:val="00234658"/>
    <w:rPr>
      <w:rFonts w:cs="Times New Roman"/>
      <w:b/>
      <w:bCs/>
    </w:rPr>
  </w:style>
  <w:style w:type="character" w:styleId="afa">
    <w:name w:val="Emphasis"/>
    <w:qFormat/>
    <w:rsid w:val="00234658"/>
    <w:rPr>
      <w:rFonts w:ascii="Calibri" w:hAnsi="Calibri" w:cs="Times New Roman"/>
      <w:b/>
      <w:i/>
      <w:iCs/>
    </w:rPr>
  </w:style>
  <w:style w:type="paragraph" w:styleId="afb">
    <w:name w:val="No Spacing"/>
    <w:basedOn w:val="a2"/>
    <w:qFormat/>
    <w:rsid w:val="00234658"/>
    <w:rPr>
      <w:rFonts w:cs="Times New Roman"/>
      <w:szCs w:val="32"/>
    </w:rPr>
  </w:style>
  <w:style w:type="paragraph" w:styleId="afc">
    <w:name w:val="List Paragraph"/>
    <w:basedOn w:val="a2"/>
    <w:qFormat/>
    <w:rsid w:val="00234658"/>
    <w:pPr>
      <w:ind w:left="720"/>
      <w:contextualSpacing/>
    </w:pPr>
    <w:rPr>
      <w:rFonts w:cs="Times New Roman"/>
    </w:rPr>
  </w:style>
  <w:style w:type="paragraph" w:styleId="afd">
    <w:name w:val="Quote"/>
    <w:basedOn w:val="a2"/>
    <w:next w:val="a2"/>
    <w:qFormat/>
    <w:rsid w:val="00234658"/>
    <w:rPr>
      <w:rFonts w:cs="Times New Roman"/>
      <w:i/>
    </w:rPr>
  </w:style>
  <w:style w:type="character" w:customStyle="1" w:styleId="Char1">
    <w:name w:val="引用 Char"/>
    <w:locked/>
    <w:rsid w:val="00234658"/>
    <w:rPr>
      <w:rFonts w:cs="Times New Roman"/>
      <w:i/>
      <w:sz w:val="24"/>
      <w:szCs w:val="24"/>
    </w:rPr>
  </w:style>
  <w:style w:type="paragraph" w:styleId="afe">
    <w:name w:val="Intense Quote"/>
    <w:basedOn w:val="a2"/>
    <w:next w:val="a2"/>
    <w:qFormat/>
    <w:rsid w:val="00234658"/>
    <w:pPr>
      <w:ind w:left="720" w:right="720"/>
    </w:pPr>
    <w:rPr>
      <w:rFonts w:cs="Times New Roman"/>
      <w:b/>
      <w:i/>
      <w:szCs w:val="22"/>
    </w:rPr>
  </w:style>
  <w:style w:type="character" w:customStyle="1" w:styleId="Char2">
    <w:name w:val="明显引用 Char"/>
    <w:locked/>
    <w:rsid w:val="00234658"/>
    <w:rPr>
      <w:rFonts w:cs="Times New Roman"/>
      <w:b/>
      <w:i/>
      <w:sz w:val="24"/>
    </w:rPr>
  </w:style>
  <w:style w:type="character" w:styleId="aff">
    <w:name w:val="Subtle Emphasis"/>
    <w:qFormat/>
    <w:rsid w:val="00234658"/>
    <w:rPr>
      <w:i/>
      <w:color w:val="5A5A5A"/>
    </w:rPr>
  </w:style>
  <w:style w:type="character" w:styleId="aff0">
    <w:name w:val="Intense Emphasis"/>
    <w:qFormat/>
    <w:rsid w:val="00234658"/>
    <w:rPr>
      <w:rFonts w:cs="Times New Roman"/>
      <w:b/>
      <w:i/>
      <w:sz w:val="24"/>
      <w:szCs w:val="24"/>
      <w:u w:val="single"/>
    </w:rPr>
  </w:style>
  <w:style w:type="character" w:styleId="aff1">
    <w:name w:val="Subtle Reference"/>
    <w:qFormat/>
    <w:rsid w:val="00234658"/>
    <w:rPr>
      <w:rFonts w:cs="Times New Roman"/>
      <w:sz w:val="24"/>
      <w:szCs w:val="24"/>
      <w:u w:val="single"/>
    </w:rPr>
  </w:style>
  <w:style w:type="character" w:styleId="aff2">
    <w:name w:val="Intense Reference"/>
    <w:qFormat/>
    <w:rsid w:val="00234658"/>
    <w:rPr>
      <w:rFonts w:cs="Times New Roman"/>
      <w:b/>
      <w:sz w:val="24"/>
      <w:u w:val="single"/>
    </w:rPr>
  </w:style>
  <w:style w:type="character" w:styleId="aff3">
    <w:name w:val="Book Title"/>
    <w:qFormat/>
    <w:rsid w:val="00234658"/>
    <w:rPr>
      <w:rFonts w:ascii="Times New Roman" w:eastAsia="宋体" w:hAnsi="Times New Roman" w:cs="Times New Roman"/>
      <w:b/>
      <w:i/>
      <w:sz w:val="24"/>
      <w:szCs w:val="24"/>
    </w:rPr>
  </w:style>
  <w:style w:type="character" w:customStyle="1" w:styleId="NotetextChar">
    <w:name w:val="Note text Char"/>
    <w:locked/>
    <w:rsid w:val="00234658"/>
    <w:rPr>
      <w:rFonts w:ascii="Arial" w:eastAsia="楷体_GB2312" w:hAnsi="Arial" w:cs="宋体"/>
      <w:kern w:val="2"/>
      <w:sz w:val="21"/>
      <w:lang w:val="en-US" w:bidi="ar-SA"/>
    </w:rPr>
  </w:style>
  <w:style w:type="paragraph" w:styleId="aff4">
    <w:name w:val="Normal (Web)"/>
    <w:basedOn w:val="a2"/>
    <w:rsid w:val="00234658"/>
    <w:pPr>
      <w:widowControl/>
      <w:spacing w:beforeAutospacing="1" w:afterAutospacing="1" w:line="240" w:lineRule="auto"/>
    </w:pPr>
    <w:rPr>
      <w:rFonts w:ascii="宋体" w:hAnsi="宋体" w:cs="宋体"/>
      <w:color w:val="auto"/>
      <w:sz w:val="24"/>
      <w:szCs w:val="24"/>
    </w:rPr>
  </w:style>
  <w:style w:type="character" w:customStyle="1" w:styleId="style11">
    <w:name w:val="style11"/>
    <w:rsid w:val="00234658"/>
    <w:rPr>
      <w:rFonts w:cs="Times New Roman"/>
      <w:b/>
      <w:bCs/>
      <w:sz w:val="20"/>
      <w:szCs w:val="20"/>
    </w:rPr>
  </w:style>
  <w:style w:type="paragraph" w:customStyle="1" w:styleId="figuredescription">
    <w:name w:val="figuredescription"/>
    <w:basedOn w:val="a2"/>
    <w:rsid w:val="00234658"/>
    <w:pPr>
      <w:widowControl/>
      <w:spacing w:beforeAutospacing="1" w:afterAutospacing="1" w:line="240" w:lineRule="auto"/>
    </w:pPr>
    <w:rPr>
      <w:rFonts w:ascii="宋体" w:hAnsi="宋体" w:cs="宋体"/>
      <w:color w:val="auto"/>
      <w:sz w:val="24"/>
      <w:szCs w:val="24"/>
    </w:rPr>
  </w:style>
  <w:style w:type="character" w:styleId="aff5">
    <w:name w:val="FollowedHyperlink"/>
    <w:rsid w:val="00234658"/>
    <w:rPr>
      <w:color w:val="800080"/>
      <w:u w:val="single"/>
    </w:rPr>
  </w:style>
  <w:style w:type="paragraph" w:customStyle="1" w:styleId="TAL">
    <w:name w:val="TAL"/>
    <w:basedOn w:val="a2"/>
    <w:rsid w:val="00234658"/>
    <w:pPr>
      <w:keepNext/>
      <w:keepLines/>
      <w:widowControl/>
      <w:spacing w:before="0" w:after="0" w:line="240" w:lineRule="auto"/>
    </w:pPr>
    <w:rPr>
      <w:rFonts w:cs="Times New Roman"/>
      <w:color w:val="auto"/>
      <w:sz w:val="20"/>
      <w:lang w:val="en-GB"/>
    </w:rPr>
  </w:style>
  <w:style w:type="paragraph" w:styleId="23">
    <w:name w:val="Body Text 2"/>
    <w:basedOn w:val="a2"/>
    <w:rsid w:val="00234658"/>
    <w:pPr>
      <w:widowControl/>
      <w:spacing w:before="0" w:after="0" w:line="240" w:lineRule="auto"/>
    </w:pPr>
    <w:rPr>
      <w:rFonts w:ascii="Times New Roman" w:hAnsi="Times New Roman" w:cs="Times New Roman"/>
      <w:color w:val="0000FF"/>
      <w:sz w:val="22"/>
      <w:lang w:val="en-GB"/>
    </w:rPr>
  </w:style>
  <w:style w:type="character" w:styleId="a3">
    <w:name w:val="footnote reference"/>
    <w:aliases w:val="标题 5 Char"/>
    <w:link w:val="50"/>
    <w:rsid w:val="00234658"/>
    <w:rPr>
      <w:rFonts w:ascii="Arial" w:hAnsi="Arial" w:cs="Arial"/>
      <w:b/>
      <w:bCs/>
      <w:color w:val="000000"/>
      <w:sz w:val="28"/>
      <w:szCs w:val="28"/>
      <w:lang w:val="en-US" w:eastAsia="zh-CN" w:bidi="ar-SA"/>
    </w:rPr>
  </w:style>
  <w:style w:type="paragraph" w:customStyle="1" w:styleId="TAC">
    <w:name w:val="TAC"/>
    <w:basedOn w:val="a2"/>
    <w:rsid w:val="00234658"/>
    <w:pPr>
      <w:keepNext/>
      <w:keepLines/>
      <w:widowControl/>
      <w:spacing w:before="0" w:after="0" w:line="240" w:lineRule="auto"/>
      <w:jc w:val="center"/>
    </w:pPr>
    <w:rPr>
      <w:rFonts w:cs="Times New Roman"/>
      <w:color w:val="auto"/>
      <w:sz w:val="20"/>
      <w:lang w:val="en-GB"/>
    </w:rPr>
  </w:style>
  <w:style w:type="paragraph" w:styleId="aff6">
    <w:name w:val="Block Text"/>
    <w:basedOn w:val="a2"/>
    <w:rsid w:val="00234658"/>
    <w:pPr>
      <w:spacing w:before="0" w:after="0" w:line="360" w:lineRule="auto"/>
      <w:ind w:leftChars="200" w:left="420" w:rightChars="200" w:right="420" w:firstLineChars="200" w:firstLine="420"/>
      <w:jc w:val="both"/>
    </w:pPr>
    <w:rPr>
      <w:rFonts w:ascii="Times New Roman" w:hAnsi="Times New Roman" w:cs="Times New Roman"/>
      <w:color w:val="auto"/>
      <w:kern w:val="2"/>
      <w:szCs w:val="24"/>
    </w:rPr>
  </w:style>
  <w:style w:type="paragraph" w:customStyle="1" w:styleId="Tabletext1">
    <w:name w:val="Table text1"/>
    <w:basedOn w:val="a2"/>
    <w:rsid w:val="00234658"/>
    <w:pPr>
      <w:widowControl/>
      <w:suppressAutoHyphens/>
      <w:spacing w:before="60" w:after="60" w:line="240" w:lineRule="auto"/>
      <w:jc w:val="both"/>
    </w:pPr>
    <w:rPr>
      <w:rFonts w:cs="Times New Roman"/>
      <w:color w:val="auto"/>
      <w:sz w:val="22"/>
      <w:lang w:val="en-GB"/>
    </w:rPr>
  </w:style>
  <w:style w:type="paragraph" w:customStyle="1" w:styleId="StyleTabletext10pt">
    <w:name w:val="Style Table text + 10 pt"/>
    <w:basedOn w:val="Tabletext0"/>
    <w:rsid w:val="00234658"/>
    <w:pPr>
      <w:keepLines w:val="0"/>
      <w:suppressAutoHyphens/>
      <w:spacing w:line="240" w:lineRule="auto"/>
    </w:pPr>
    <w:rPr>
      <w:rFonts w:cs="Times New Roman"/>
      <w:color w:val="auto"/>
      <w:sz w:val="20"/>
      <w:lang w:val="en-GB"/>
    </w:rPr>
  </w:style>
  <w:style w:type="paragraph" w:customStyle="1" w:styleId="aff7">
    <w:name w:val="缺省文本"/>
    <w:basedOn w:val="a2"/>
    <w:rsid w:val="00234658"/>
    <w:pPr>
      <w:autoSpaceDE w:val="0"/>
      <w:autoSpaceDN w:val="0"/>
      <w:adjustRightInd w:val="0"/>
      <w:spacing w:before="0" w:after="0" w:line="240" w:lineRule="auto"/>
    </w:pPr>
    <w:rPr>
      <w:rFonts w:ascii="Times New Roman" w:hAnsi="Times New Roman" w:cs="Times New Roman"/>
      <w:color w:val="auto"/>
      <w:sz w:val="24"/>
    </w:rPr>
  </w:style>
  <w:style w:type="paragraph" w:customStyle="1" w:styleId="TableText2">
    <w:name w:val="Table Text"/>
    <w:rsid w:val="00234658"/>
    <w:pPr>
      <w:snapToGrid w:val="0"/>
      <w:spacing w:before="80" w:after="80"/>
    </w:pPr>
    <w:rPr>
      <w:rFonts w:ascii="Arial" w:hAnsi="Arial"/>
      <w:snapToGrid w:val="0"/>
      <w:sz w:val="18"/>
    </w:rPr>
  </w:style>
  <w:style w:type="paragraph" w:styleId="aff8">
    <w:name w:val="toa heading"/>
    <w:basedOn w:val="a2"/>
    <w:next w:val="a2"/>
    <w:semiHidden/>
    <w:rsid w:val="00234658"/>
    <w:pPr>
      <w:spacing w:before="120" w:after="0" w:line="240" w:lineRule="auto"/>
      <w:jc w:val="both"/>
    </w:pPr>
    <w:rPr>
      <w:rFonts w:cs="Times New Roman"/>
      <w:b/>
      <w:bCs/>
      <w:color w:val="auto"/>
      <w:kern w:val="2"/>
      <w:szCs w:val="24"/>
    </w:rPr>
  </w:style>
  <w:style w:type="paragraph" w:customStyle="1" w:styleId="aff9">
    <w:name w:val="表头样式"/>
    <w:basedOn w:val="a2"/>
    <w:rsid w:val="00234658"/>
    <w:pPr>
      <w:autoSpaceDE w:val="0"/>
      <w:autoSpaceDN w:val="0"/>
      <w:adjustRightInd w:val="0"/>
      <w:spacing w:before="0" w:after="0" w:line="240" w:lineRule="auto"/>
      <w:jc w:val="center"/>
    </w:pPr>
    <w:rPr>
      <w:rFonts w:ascii="Times New Roman" w:hAnsi="Times New Roman" w:cs="Times New Roman"/>
      <w:b/>
      <w:color w:val="auto"/>
    </w:rPr>
  </w:style>
  <w:style w:type="paragraph" w:styleId="affa">
    <w:name w:val="Plain Text"/>
    <w:basedOn w:val="a2"/>
    <w:rsid w:val="00234658"/>
    <w:pPr>
      <w:spacing w:before="0" w:after="0" w:line="240" w:lineRule="auto"/>
      <w:jc w:val="both"/>
    </w:pPr>
    <w:rPr>
      <w:rFonts w:ascii="宋体" w:hAnsi="Courier New" w:cs="Times New Roman"/>
      <w:color w:val="auto"/>
      <w:kern w:val="2"/>
    </w:rPr>
  </w:style>
  <w:style w:type="paragraph" w:styleId="affb">
    <w:name w:val="Body Text Indent"/>
    <w:basedOn w:val="a2"/>
    <w:rsid w:val="00234658"/>
    <w:pPr>
      <w:spacing w:beforeLines="50" w:afterLines="50" w:line="360" w:lineRule="auto"/>
      <w:ind w:rightChars="50" w:right="105" w:firstLineChars="225" w:firstLine="540"/>
      <w:jc w:val="both"/>
    </w:pPr>
    <w:rPr>
      <w:rFonts w:ascii="Times New Roman" w:hAnsi="Times New Roman" w:cs="Times New Roman"/>
      <w:color w:val="auto"/>
      <w:kern w:val="2"/>
      <w:sz w:val="24"/>
      <w:szCs w:val="24"/>
    </w:rPr>
  </w:style>
  <w:style w:type="paragraph" w:styleId="affc">
    <w:name w:val="Body Text"/>
    <w:basedOn w:val="a2"/>
    <w:rsid w:val="00234658"/>
    <w:pPr>
      <w:spacing w:before="0" w:after="120" w:line="240" w:lineRule="auto"/>
      <w:jc w:val="both"/>
    </w:pPr>
    <w:rPr>
      <w:rFonts w:ascii="Times New Roman" w:hAnsi="Times New Roman" w:cs="Times New Roman"/>
      <w:color w:val="auto"/>
      <w:kern w:val="2"/>
      <w:szCs w:val="24"/>
    </w:rPr>
  </w:style>
  <w:style w:type="paragraph" w:styleId="affd">
    <w:name w:val="Body Text First Indent"/>
    <w:basedOn w:val="a2"/>
    <w:rsid w:val="00234658"/>
    <w:pPr>
      <w:autoSpaceDE w:val="0"/>
      <w:autoSpaceDN w:val="0"/>
      <w:adjustRightInd w:val="0"/>
      <w:spacing w:before="0" w:after="0" w:line="360" w:lineRule="auto"/>
      <w:ind w:left="1134"/>
      <w:jc w:val="both"/>
    </w:pPr>
    <w:rPr>
      <w:rFonts w:ascii="Times New Roman" w:hAnsi="Times New Roman" w:cs="Times New Roman"/>
      <w:color w:val="auto"/>
    </w:rPr>
  </w:style>
  <w:style w:type="paragraph" w:styleId="32">
    <w:name w:val="Body Text 3"/>
    <w:basedOn w:val="a2"/>
    <w:rsid w:val="00234658"/>
    <w:pPr>
      <w:spacing w:before="0" w:after="0" w:line="240" w:lineRule="auto"/>
      <w:jc w:val="both"/>
    </w:pPr>
    <w:rPr>
      <w:rFonts w:ascii="Times New Roman" w:hAnsi="Times New Roman" w:cs="Times New Roman"/>
      <w:color w:val="auto"/>
      <w:kern w:val="2"/>
      <w:sz w:val="24"/>
      <w:szCs w:val="24"/>
      <w:lang w:val="en-GB"/>
    </w:rPr>
  </w:style>
  <w:style w:type="paragraph" w:styleId="24">
    <w:name w:val="Body Text Indent 2"/>
    <w:basedOn w:val="a2"/>
    <w:rsid w:val="00234658"/>
    <w:pPr>
      <w:spacing w:before="0" w:after="0" w:line="360" w:lineRule="auto"/>
      <w:ind w:firstLineChars="200" w:firstLine="480"/>
      <w:jc w:val="both"/>
    </w:pPr>
    <w:rPr>
      <w:rFonts w:ascii="Times New Roman" w:hAnsi="Times New Roman" w:cs="Times New Roman"/>
      <w:color w:val="auto"/>
      <w:kern w:val="2"/>
      <w:sz w:val="24"/>
      <w:szCs w:val="24"/>
      <w:lang w:val="en-GB"/>
    </w:rPr>
  </w:style>
  <w:style w:type="paragraph" w:customStyle="1" w:styleId="5">
    <w:name w:val="标题5"/>
    <w:basedOn w:val="a2"/>
    <w:next w:val="a2"/>
    <w:rsid w:val="00234658"/>
    <w:pPr>
      <w:keepNext/>
      <w:keepLines/>
      <w:numPr>
        <w:numId w:val="15"/>
      </w:numPr>
      <w:tabs>
        <w:tab w:val="left" w:pos="1008"/>
      </w:tabs>
      <w:spacing w:before="0" w:after="0" w:line="360" w:lineRule="auto"/>
      <w:jc w:val="both"/>
      <w:outlineLvl w:val="4"/>
    </w:pPr>
    <w:rPr>
      <w:rFonts w:cs="Times New Roman"/>
      <w:color w:val="auto"/>
      <w:kern w:val="21"/>
      <w:szCs w:val="24"/>
    </w:rPr>
  </w:style>
  <w:style w:type="paragraph" w:customStyle="1" w:styleId="affe">
    <w:name w:val="正文提示"/>
    <w:basedOn w:val="a2"/>
    <w:next w:val="a2"/>
    <w:rsid w:val="00234658"/>
    <w:pPr>
      <w:spacing w:before="0" w:after="0" w:line="360" w:lineRule="auto"/>
      <w:jc w:val="both"/>
    </w:pPr>
    <w:rPr>
      <w:rFonts w:cs="Times New Roman"/>
      <w:i/>
      <w:color w:val="0000FF"/>
      <w:kern w:val="21"/>
      <w:szCs w:val="24"/>
    </w:rPr>
  </w:style>
  <w:style w:type="table" w:customStyle="1" w:styleId="afff">
    <w:name w:val="表格"/>
    <w:rsid w:val="00234658"/>
    <w:pPr>
      <w:jc w:val="center"/>
    </w:pPr>
    <w:rPr>
      <w:snapToGrid w:val="0"/>
      <w:sz w:val="21"/>
    </w:rPr>
    <w:tblP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style>
  <w:style w:type="paragraph" w:styleId="afff0">
    <w:name w:val="Date"/>
    <w:basedOn w:val="a2"/>
    <w:next w:val="a2"/>
    <w:rsid w:val="00234658"/>
    <w:pPr>
      <w:spacing w:before="0" w:after="0" w:line="240" w:lineRule="auto"/>
      <w:ind w:leftChars="2500" w:left="100"/>
      <w:jc w:val="both"/>
    </w:pPr>
    <w:rPr>
      <w:rFonts w:ascii="Times New Roman" w:hAnsi="Times New Roman" w:cs="Times New Roman"/>
      <w:color w:val="auto"/>
      <w:kern w:val="2"/>
      <w:szCs w:val="24"/>
    </w:rPr>
  </w:style>
  <w:style w:type="character" w:customStyle="1" w:styleId="tw4winMark">
    <w:name w:val="tw4winMark"/>
    <w:rsid w:val="00234658"/>
    <w:rPr>
      <w:rFonts w:ascii="Arial Unicode MS" w:eastAsia="Arial Unicode MS"/>
      <w:vanish/>
      <w:color w:val="800080"/>
      <w:sz w:val="24"/>
      <w:vertAlign w:val="subscript"/>
    </w:rPr>
  </w:style>
  <w:style w:type="character" w:customStyle="1" w:styleId="TabletextCharChar1">
    <w:name w:val="Table text + ?ó′? Char Char"/>
    <w:locked/>
    <w:rsid w:val="00234658"/>
    <w:rPr>
      <w:rFonts w:ascii="Arial" w:eastAsia="宋体" w:hAnsi="Arial"/>
      <w:b/>
      <w:color w:val="000000"/>
      <w:sz w:val="21"/>
      <w:lang w:val="en-US"/>
    </w:rPr>
  </w:style>
  <w:style w:type="character" w:customStyle="1" w:styleId="TabletextCharChar2">
    <w:name w:val="Table text + ?¨???? Char Char"/>
    <w:locked/>
    <w:rsid w:val="00234658"/>
    <w:rPr>
      <w:rFonts w:ascii="Arial" w:eastAsia="宋体" w:hAnsi="Arial"/>
      <w:b/>
      <w:color w:val="000000"/>
      <w:sz w:val="21"/>
      <w:lang w:val="en-US"/>
    </w:rPr>
  </w:style>
  <w:style w:type="character" w:customStyle="1" w:styleId="TabletextCharChar3">
    <w:name w:val="Table text + ??§???? Char Char"/>
    <w:locked/>
    <w:rsid w:val="00234658"/>
    <w:rPr>
      <w:rFonts w:ascii="Arial" w:eastAsia="宋体" w:hAnsi="Arial"/>
      <w:b/>
      <w:color w:val="000000"/>
      <w:sz w:val="21"/>
      <w:lang w:val="en-US"/>
    </w:rPr>
  </w:style>
  <w:style w:type="character" w:customStyle="1" w:styleId="TabletextCharChar4">
    <w:name w:val="Table text + ???ì???? Char Char"/>
    <w:locked/>
    <w:rsid w:val="00234658"/>
    <w:rPr>
      <w:rFonts w:ascii="Arial" w:eastAsia="宋体" w:hAnsi="Arial"/>
      <w:b/>
      <w:color w:val="000000"/>
      <w:sz w:val="21"/>
      <w:lang w:val="en-US"/>
    </w:rPr>
  </w:style>
  <w:style w:type="character" w:customStyle="1" w:styleId="TabletextCharChar5">
    <w:name w:val="Table text + ???¨????? Char Char"/>
    <w:locked/>
    <w:rsid w:val="00234658"/>
    <w:rPr>
      <w:rFonts w:ascii="Arial" w:eastAsia="宋体" w:hAnsi="Arial"/>
      <w:b/>
      <w:color w:val="000000"/>
      <w:sz w:val="21"/>
      <w:lang w:val="en-US"/>
    </w:rPr>
  </w:style>
  <w:style w:type="character" w:customStyle="1" w:styleId="tw4winTerm">
    <w:name w:val="tw4winTerm"/>
    <w:rsid w:val="00234658"/>
    <w:rPr>
      <w:color w:val="0000FF"/>
    </w:rPr>
  </w:style>
  <w:style w:type="character" w:customStyle="1" w:styleId="tw4winPopup">
    <w:name w:val="tw4winPopup"/>
    <w:rsid w:val="00234658"/>
    <w:rPr>
      <w:rFonts w:ascii="Arial Unicode MS" w:eastAsia="Arial Unicode MS"/>
      <w:noProof/>
      <w:color w:val="008000"/>
    </w:rPr>
  </w:style>
  <w:style w:type="character" w:customStyle="1" w:styleId="tw4winJump">
    <w:name w:val="tw4winJump"/>
    <w:rsid w:val="00234658"/>
    <w:rPr>
      <w:rFonts w:ascii="Arial Unicode MS" w:eastAsia="Arial Unicode MS"/>
      <w:noProof/>
      <w:color w:val="008080"/>
    </w:rPr>
  </w:style>
  <w:style w:type="character" w:customStyle="1" w:styleId="tw4winExternal">
    <w:name w:val="tw4winExternal"/>
    <w:rsid w:val="00234658"/>
    <w:rPr>
      <w:rFonts w:ascii="Arial Unicode MS" w:eastAsia="Arial Unicode MS"/>
      <w:noProof/>
      <w:color w:val="808080"/>
    </w:rPr>
  </w:style>
  <w:style w:type="character" w:customStyle="1" w:styleId="tw4winInternal">
    <w:name w:val="tw4winInternal"/>
    <w:rsid w:val="00234658"/>
    <w:rPr>
      <w:rFonts w:ascii="Arial Unicode MS" w:eastAsia="Arial Unicode MS"/>
      <w:noProof/>
      <w:color w:val="FF0000"/>
    </w:rPr>
  </w:style>
  <w:style w:type="numbering" w:styleId="111111">
    <w:name w:val="Outline List 2"/>
    <w:basedOn w:val="a6"/>
    <w:rsid w:val="00437016"/>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437016"/>
    <w:pPr>
      <w:widowControl w:val="0"/>
      <w:spacing w:before="100" w:after="100" w:line="400" w:lineRule="exact"/>
    </w:pPr>
    <w:rPr>
      <w:rFonts w:ascii="Arial" w:hAnsi="Arial" w:cs="Arial"/>
      <w:color w:val="000000"/>
      <w:sz w:val="21"/>
    </w:rPr>
  </w:style>
  <w:style w:type="paragraph" w:styleId="1">
    <w:name w:val="heading 1"/>
    <w:aliases w:val="heading 1"/>
    <w:next w:val="a2"/>
    <w:qFormat/>
    <w:rsid w:val="00F957E2"/>
    <w:pPr>
      <w:keepNext/>
      <w:keepLines/>
      <w:pageBreakBefore/>
      <w:numPr>
        <w:numId w:val="16"/>
      </w:numPr>
      <w:spacing w:before="300" w:after="100" w:line="240" w:lineRule="atLeast"/>
      <w:outlineLvl w:val="0"/>
    </w:pPr>
    <w:rPr>
      <w:rFonts w:ascii="Arial" w:hAnsi="Arial" w:cs="Arial"/>
      <w:b/>
      <w:bCs/>
      <w:color w:val="333399"/>
      <w:kern w:val="44"/>
      <w:sz w:val="44"/>
      <w:szCs w:val="44"/>
    </w:rPr>
  </w:style>
  <w:style w:type="paragraph" w:styleId="2">
    <w:name w:val="heading 2"/>
    <w:aliases w:val="heading 2"/>
    <w:next w:val="30"/>
    <w:qFormat/>
    <w:rsid w:val="00F957E2"/>
    <w:pPr>
      <w:keepNext/>
      <w:keepLines/>
      <w:numPr>
        <w:ilvl w:val="1"/>
        <w:numId w:val="16"/>
      </w:numPr>
      <w:spacing w:before="200" w:after="100" w:line="240" w:lineRule="atLeast"/>
      <w:outlineLvl w:val="1"/>
    </w:pPr>
    <w:rPr>
      <w:rFonts w:ascii="Arial" w:hAnsi="Arial" w:cs="Arial"/>
      <w:b/>
      <w:bCs/>
      <w:color w:val="333399"/>
      <w:sz w:val="32"/>
      <w:szCs w:val="32"/>
    </w:rPr>
  </w:style>
  <w:style w:type="paragraph" w:styleId="30">
    <w:name w:val="heading 3"/>
    <w:aliases w:val="heading 3"/>
    <w:basedOn w:val="2"/>
    <w:next w:val="a2"/>
    <w:qFormat/>
    <w:rsid w:val="00F957E2"/>
    <w:pPr>
      <w:numPr>
        <w:ilvl w:val="2"/>
      </w:numPr>
      <w:spacing w:before="100"/>
      <w:outlineLvl w:val="2"/>
    </w:pPr>
    <w:rPr>
      <w:sz w:val="28"/>
    </w:rPr>
  </w:style>
  <w:style w:type="paragraph" w:styleId="40">
    <w:name w:val="heading 4"/>
    <w:aliases w:val="heading 4"/>
    <w:next w:val="a2"/>
    <w:link w:val="4Char"/>
    <w:qFormat/>
    <w:rsid w:val="00F957E2"/>
    <w:pPr>
      <w:keepNext/>
      <w:keepLines/>
      <w:numPr>
        <w:ilvl w:val="3"/>
        <w:numId w:val="16"/>
      </w:numPr>
      <w:spacing w:before="100" w:after="100" w:line="240" w:lineRule="atLeast"/>
      <w:outlineLvl w:val="3"/>
    </w:pPr>
    <w:rPr>
      <w:rFonts w:ascii="Arial" w:hAnsi="Arial" w:cs="Arial"/>
      <w:b/>
      <w:bCs/>
      <w:color w:val="333399"/>
      <w:sz w:val="24"/>
      <w:szCs w:val="28"/>
    </w:rPr>
  </w:style>
  <w:style w:type="paragraph" w:styleId="50">
    <w:name w:val="heading 5"/>
    <w:next w:val="a2"/>
    <w:link w:val="a3"/>
    <w:qFormat/>
    <w:rsid w:val="00437016"/>
    <w:pPr>
      <w:keepNext/>
      <w:keepLines/>
      <w:spacing w:before="280" w:after="290" w:line="376" w:lineRule="auto"/>
      <w:ind w:left="315"/>
      <w:outlineLvl w:val="4"/>
    </w:pPr>
    <w:rPr>
      <w:rFonts w:ascii="Arial" w:hAnsi="Arial" w:cs="Arial"/>
      <w:b/>
      <w:bCs/>
      <w:color w:val="000000"/>
      <w:sz w:val="28"/>
      <w:szCs w:val="28"/>
    </w:rPr>
  </w:style>
  <w:style w:type="paragraph" w:styleId="60">
    <w:name w:val="heading 6"/>
    <w:next w:val="a2"/>
    <w:qFormat/>
    <w:rsid w:val="00437016"/>
    <w:pPr>
      <w:keepNext/>
      <w:keepLines/>
      <w:spacing w:before="240" w:after="64" w:line="320" w:lineRule="auto"/>
      <w:ind w:left="315"/>
      <w:outlineLvl w:val="5"/>
    </w:pPr>
    <w:rPr>
      <w:rFonts w:ascii="Arial" w:hAnsi="Arial" w:cs="Arial"/>
      <w:b/>
      <w:bCs/>
      <w:color w:val="000000"/>
      <w:sz w:val="24"/>
    </w:rPr>
  </w:style>
  <w:style w:type="paragraph" w:styleId="7">
    <w:name w:val="heading 7"/>
    <w:next w:val="a2"/>
    <w:qFormat/>
    <w:rsid w:val="00437016"/>
    <w:pPr>
      <w:keepNext/>
      <w:keepLines/>
      <w:spacing w:before="240" w:after="64" w:line="320" w:lineRule="auto"/>
      <w:ind w:left="315"/>
      <w:outlineLvl w:val="6"/>
    </w:pPr>
    <w:rPr>
      <w:rFonts w:ascii="Arial" w:hAnsi="Arial" w:cs="Arial"/>
      <w:b/>
      <w:bCs/>
      <w:color w:val="000000"/>
      <w:sz w:val="24"/>
    </w:rPr>
  </w:style>
  <w:style w:type="paragraph" w:styleId="8">
    <w:name w:val="heading 8"/>
    <w:next w:val="a2"/>
    <w:qFormat/>
    <w:rsid w:val="00437016"/>
    <w:pPr>
      <w:keepNext/>
      <w:keepLines/>
      <w:spacing w:before="240" w:after="64" w:line="320" w:lineRule="auto"/>
      <w:ind w:left="315"/>
      <w:outlineLvl w:val="7"/>
    </w:pPr>
    <w:rPr>
      <w:rFonts w:ascii="Arial" w:hAnsi="Arial" w:cs="Arial"/>
      <w:color w:val="000000"/>
      <w:sz w:val="24"/>
    </w:rPr>
  </w:style>
  <w:style w:type="paragraph" w:styleId="9">
    <w:name w:val="heading 9"/>
    <w:next w:val="a2"/>
    <w:qFormat/>
    <w:rsid w:val="00437016"/>
    <w:pPr>
      <w:keepNext/>
      <w:keepLines/>
      <w:spacing w:before="240" w:after="64" w:line="320" w:lineRule="auto"/>
      <w:ind w:left="315"/>
      <w:outlineLvl w:val="8"/>
    </w:pPr>
    <w:rPr>
      <w:rFonts w:ascii="Arial" w:hAnsi="Arial" w:cs="Arial"/>
      <w:color w:val="000000"/>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Professional"/>
    <w:basedOn w:val="a5"/>
    <w:rsid w:val="00437016"/>
    <w:pPr>
      <w:widowControl w:val="0"/>
      <w:spacing w:line="360" w:lineRule="auto"/>
      <w:jc w:val="both"/>
    </w:pPr>
    <w:tblPr>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tblStylePr w:type="firstRow">
      <w:pPr>
        <w:jc w:val="center"/>
      </w:pPr>
      <w:rPr>
        <w:b/>
        <w:bCs/>
        <w:color w:val="auto"/>
      </w:rPr>
      <w:tblPr/>
      <w:tcPr>
        <w:tcBorders>
          <w:top w:val="single" w:sz="8" w:space="0" w:color="auto"/>
          <w:left w:val="single" w:sz="8" w:space="0" w:color="auto"/>
          <w:bottom w:val="single" w:sz="4" w:space="0" w:color="auto"/>
          <w:right w:val="single" w:sz="8" w:space="0" w:color="auto"/>
          <w:insideH w:val="nil"/>
          <w:insideV w:val="single" w:sz="4" w:space="0" w:color="auto"/>
          <w:tl2br w:val="nil"/>
          <w:tr2bl w:val="nil"/>
        </w:tcBorders>
        <w:shd w:val="clear" w:color="000000" w:fill="D9D9D9"/>
      </w:tcPr>
    </w:tblStylePr>
  </w:style>
  <w:style w:type="paragraph" w:customStyle="1" w:styleId="Steptext">
    <w:name w:val="Step text"/>
    <w:rsid w:val="00437016"/>
    <w:pPr>
      <w:spacing w:line="400" w:lineRule="exact"/>
      <w:ind w:left="839"/>
    </w:pPr>
    <w:rPr>
      <w:rFonts w:ascii="Arial" w:hAnsi="Arial" w:cs="宋体"/>
      <w:color w:val="000000"/>
      <w:sz w:val="21"/>
    </w:rPr>
  </w:style>
  <w:style w:type="table" w:styleId="a8">
    <w:name w:val="Table Grid"/>
    <w:basedOn w:val="a5"/>
    <w:rsid w:val="00437016"/>
    <w:pPr>
      <w:widowControl w:val="0"/>
      <w:spacing w:beforeLines="50" w:afterLines="50" w:line="360" w:lineRule="auto"/>
      <w:ind w:leftChars="400" w:left="8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next w:val="a2"/>
    <w:link w:val="FigureChar"/>
    <w:qFormat/>
    <w:rsid w:val="00437016"/>
    <w:pPr>
      <w:keepNext/>
      <w:spacing w:line="360" w:lineRule="auto"/>
      <w:jc w:val="center"/>
    </w:pPr>
    <w:rPr>
      <w:rFonts w:ascii="Arial" w:hAnsi="Arial" w:cs="Arial"/>
      <w:color w:val="000000"/>
      <w:sz w:val="21"/>
    </w:rPr>
  </w:style>
  <w:style w:type="paragraph" w:styleId="a9">
    <w:name w:val="header"/>
    <w:link w:val="Char"/>
    <w:uiPriority w:val="99"/>
    <w:rsid w:val="00437016"/>
    <w:pPr>
      <w:tabs>
        <w:tab w:val="center" w:pos="4153"/>
        <w:tab w:val="right" w:pos="8306"/>
      </w:tabs>
      <w:snapToGrid w:val="0"/>
      <w:spacing w:beforeLines="50" w:line="240" w:lineRule="atLeast"/>
    </w:pPr>
    <w:rPr>
      <w:rFonts w:ascii="Arial" w:hAnsi="Arial" w:cs="Arial"/>
      <w:color w:val="000000"/>
      <w:sz w:val="21"/>
      <w:szCs w:val="18"/>
    </w:rPr>
  </w:style>
  <w:style w:type="paragraph" w:styleId="aa">
    <w:name w:val="footer"/>
    <w:link w:val="Char0"/>
    <w:uiPriority w:val="99"/>
    <w:rsid w:val="00437016"/>
    <w:pPr>
      <w:tabs>
        <w:tab w:val="center" w:pos="4153"/>
        <w:tab w:val="right" w:pos="8306"/>
      </w:tabs>
      <w:snapToGrid w:val="0"/>
      <w:spacing w:line="360" w:lineRule="auto"/>
      <w:jc w:val="center"/>
    </w:pPr>
    <w:rPr>
      <w:rFonts w:ascii="Arial" w:hAnsi="Arial" w:cs="Arial"/>
      <w:noProof/>
      <w:color w:val="000000"/>
      <w:sz w:val="21"/>
      <w:szCs w:val="18"/>
    </w:rPr>
  </w:style>
  <w:style w:type="paragraph" w:customStyle="1" w:styleId="10">
    <w:name w:val="样式1"/>
    <w:basedOn w:val="a2"/>
    <w:autoRedefine/>
    <w:semiHidden/>
    <w:rsid w:val="00437016"/>
    <w:pPr>
      <w:numPr>
        <w:numId w:val="4"/>
      </w:numPr>
      <w:jc w:val="center"/>
    </w:pPr>
    <w:rPr>
      <w:b/>
    </w:rPr>
  </w:style>
  <w:style w:type="paragraph" w:customStyle="1" w:styleId="Substepinnote">
    <w:name w:val="Sub step in note"/>
    <w:rsid w:val="00F957E2"/>
    <w:pPr>
      <w:numPr>
        <w:ilvl w:val="6"/>
        <w:numId w:val="16"/>
      </w:numPr>
      <w:spacing w:line="400" w:lineRule="exact"/>
    </w:pPr>
    <w:rPr>
      <w:rFonts w:ascii="Arial" w:eastAsia="楷体_GB2312" w:hAnsi="Arial" w:cs="Arial"/>
      <w:kern w:val="2"/>
      <w:sz w:val="21"/>
      <w:szCs w:val="18"/>
    </w:rPr>
  </w:style>
  <w:style w:type="paragraph" w:styleId="ab">
    <w:name w:val="Document Map"/>
    <w:basedOn w:val="a2"/>
    <w:semiHidden/>
    <w:rsid w:val="00437016"/>
    <w:pPr>
      <w:shd w:val="clear" w:color="auto" w:fill="000080"/>
      <w:ind w:left="315"/>
    </w:pPr>
  </w:style>
  <w:style w:type="paragraph" w:customStyle="1" w:styleId="20">
    <w:name w:val="样式2"/>
    <w:basedOn w:val="a2"/>
    <w:autoRedefine/>
    <w:semiHidden/>
    <w:rsid w:val="00437016"/>
    <w:pPr>
      <w:numPr>
        <w:numId w:val="5"/>
      </w:numPr>
      <w:jc w:val="center"/>
    </w:pPr>
    <w:rPr>
      <w:b/>
    </w:rPr>
  </w:style>
  <w:style w:type="paragraph" w:customStyle="1" w:styleId="3">
    <w:name w:val="样式3"/>
    <w:basedOn w:val="a2"/>
    <w:autoRedefine/>
    <w:semiHidden/>
    <w:rsid w:val="00437016"/>
    <w:pPr>
      <w:numPr>
        <w:numId w:val="6"/>
      </w:numPr>
      <w:jc w:val="center"/>
    </w:pPr>
    <w:rPr>
      <w:b/>
    </w:rPr>
  </w:style>
  <w:style w:type="character" w:customStyle="1" w:styleId="CharChar">
    <w:name w:val="正文文本 Char Char"/>
    <w:semiHidden/>
    <w:rsid w:val="00437016"/>
    <w:rPr>
      <w:rFonts w:ascii="Arial" w:eastAsia="宋体" w:hAnsi="Arial"/>
      <w:b/>
      <w:sz w:val="21"/>
      <w:szCs w:val="24"/>
      <w:lang w:val="en-US" w:eastAsia="zh-CN" w:bidi="ar-SA"/>
    </w:rPr>
  </w:style>
  <w:style w:type="paragraph" w:customStyle="1" w:styleId="11">
    <w:name w:val="无编号的标题1"/>
    <w:next w:val="a2"/>
    <w:rsid w:val="00437016"/>
    <w:pPr>
      <w:pageBreakBefore/>
      <w:spacing w:before="300" w:after="100" w:line="240" w:lineRule="atLeast"/>
      <w:outlineLvl w:val="0"/>
    </w:pPr>
    <w:rPr>
      <w:rFonts w:ascii="Arial" w:hAnsi="Arial" w:cs="Arial"/>
      <w:b/>
      <w:bCs/>
      <w:color w:val="333399"/>
      <w:kern w:val="44"/>
      <w:sz w:val="44"/>
      <w:szCs w:val="44"/>
    </w:rPr>
  </w:style>
  <w:style w:type="paragraph" w:styleId="31">
    <w:name w:val="toc 3"/>
    <w:next w:val="a2"/>
    <w:uiPriority w:val="39"/>
    <w:rsid w:val="00437016"/>
    <w:pPr>
      <w:snapToGrid w:val="0"/>
      <w:spacing w:line="360" w:lineRule="auto"/>
      <w:ind w:leftChars="300" w:left="300"/>
    </w:pPr>
    <w:rPr>
      <w:rFonts w:ascii="Arial" w:hAnsi="Arial" w:cs="Arial"/>
      <w:bCs/>
      <w:iCs/>
      <w:color w:val="000000"/>
      <w:kern w:val="2"/>
      <w:sz w:val="21"/>
    </w:rPr>
  </w:style>
  <w:style w:type="character" w:styleId="ac">
    <w:name w:val="annotation reference"/>
    <w:semiHidden/>
    <w:rsid w:val="00437016"/>
    <w:rPr>
      <w:sz w:val="21"/>
      <w:szCs w:val="21"/>
    </w:rPr>
  </w:style>
  <w:style w:type="paragraph" w:styleId="ad">
    <w:name w:val="annotation text"/>
    <w:basedOn w:val="a2"/>
    <w:semiHidden/>
    <w:rsid w:val="00437016"/>
    <w:pPr>
      <w:ind w:left="315"/>
    </w:pPr>
  </w:style>
  <w:style w:type="paragraph" w:styleId="ae">
    <w:name w:val="annotation subject"/>
    <w:basedOn w:val="ad"/>
    <w:next w:val="ad"/>
    <w:semiHidden/>
    <w:rsid w:val="00437016"/>
    <w:rPr>
      <w:b/>
      <w:bCs/>
    </w:rPr>
  </w:style>
  <w:style w:type="paragraph" w:styleId="af">
    <w:name w:val="Balloon Text"/>
    <w:basedOn w:val="a2"/>
    <w:semiHidden/>
    <w:rsid w:val="00437016"/>
    <w:pPr>
      <w:ind w:left="315"/>
    </w:pPr>
    <w:rPr>
      <w:sz w:val="18"/>
      <w:szCs w:val="18"/>
    </w:rPr>
  </w:style>
  <w:style w:type="paragraph" w:customStyle="1" w:styleId="4">
    <w:name w:val="样式4"/>
    <w:basedOn w:val="a2"/>
    <w:autoRedefine/>
    <w:semiHidden/>
    <w:rsid w:val="00437016"/>
    <w:pPr>
      <w:numPr>
        <w:numId w:val="7"/>
      </w:numPr>
      <w:jc w:val="center"/>
    </w:pPr>
    <w:rPr>
      <w:b/>
    </w:rPr>
  </w:style>
  <w:style w:type="paragraph" w:customStyle="1" w:styleId="af0">
    <w:name w:val="封面标题"/>
    <w:rsid w:val="00437016"/>
    <w:pPr>
      <w:spacing w:beforeLines="50" w:afterLines="50" w:line="360" w:lineRule="auto"/>
      <w:jc w:val="center"/>
    </w:pPr>
    <w:rPr>
      <w:rFonts w:ascii="Arial" w:hAnsi="Arial" w:cs="Arial"/>
      <w:b/>
      <w:bCs/>
      <w:kern w:val="21"/>
      <w:sz w:val="52"/>
      <w:szCs w:val="72"/>
    </w:rPr>
  </w:style>
  <w:style w:type="paragraph" w:customStyle="1" w:styleId="310">
    <w:name w:val="样式 目录 3 + 左侧:  1 字符"/>
    <w:basedOn w:val="31"/>
    <w:rsid w:val="00437016"/>
    <w:pPr>
      <w:ind w:left="210"/>
    </w:pPr>
    <w:rPr>
      <w:rFonts w:cs="宋体"/>
    </w:rPr>
  </w:style>
  <w:style w:type="paragraph" w:customStyle="1" w:styleId="af1">
    <w:name w:val="目录"/>
    <w:rsid w:val="00437016"/>
    <w:pPr>
      <w:pageBreakBefore/>
      <w:spacing w:before="300" w:after="100" w:line="240" w:lineRule="atLeast"/>
      <w:jc w:val="center"/>
    </w:pPr>
    <w:rPr>
      <w:rFonts w:ascii="Arial" w:hAnsi="Arial" w:cs="Arial"/>
      <w:b/>
      <w:color w:val="000000"/>
      <w:sz w:val="36"/>
    </w:rPr>
  </w:style>
  <w:style w:type="paragraph" w:customStyle="1" w:styleId="Itemlistinstepnote">
    <w:name w:val="Item list in step note"/>
    <w:basedOn w:val="Itemlistinnote"/>
    <w:rsid w:val="00437016"/>
    <w:pPr>
      <w:widowControl w:val="0"/>
      <w:ind w:leftChars="550" w:left="700"/>
    </w:pPr>
  </w:style>
  <w:style w:type="paragraph" w:styleId="41">
    <w:name w:val="toc 4"/>
    <w:basedOn w:val="a2"/>
    <w:next w:val="a2"/>
    <w:autoRedefine/>
    <w:semiHidden/>
    <w:rsid w:val="00437016"/>
    <w:pPr>
      <w:ind w:left="630"/>
    </w:pPr>
    <w:rPr>
      <w:rFonts w:ascii="Calibri" w:hAnsi="Calibri"/>
      <w:sz w:val="18"/>
      <w:szCs w:val="18"/>
    </w:rPr>
  </w:style>
  <w:style w:type="paragraph" w:styleId="51">
    <w:name w:val="toc 5"/>
    <w:basedOn w:val="a2"/>
    <w:next w:val="a2"/>
    <w:autoRedefine/>
    <w:semiHidden/>
    <w:rsid w:val="00437016"/>
    <w:rPr>
      <w:rFonts w:ascii="Calibri" w:hAnsi="Calibri"/>
      <w:sz w:val="18"/>
      <w:szCs w:val="18"/>
    </w:rPr>
  </w:style>
  <w:style w:type="paragraph" w:styleId="61">
    <w:name w:val="toc 6"/>
    <w:basedOn w:val="a2"/>
    <w:next w:val="a2"/>
    <w:autoRedefine/>
    <w:semiHidden/>
    <w:rsid w:val="00437016"/>
    <w:pPr>
      <w:ind w:left="1050"/>
    </w:pPr>
    <w:rPr>
      <w:rFonts w:ascii="Calibri" w:hAnsi="Calibri"/>
      <w:sz w:val="18"/>
      <w:szCs w:val="18"/>
    </w:rPr>
  </w:style>
  <w:style w:type="paragraph" w:styleId="70">
    <w:name w:val="toc 7"/>
    <w:basedOn w:val="a2"/>
    <w:next w:val="a2"/>
    <w:autoRedefine/>
    <w:semiHidden/>
    <w:rsid w:val="00437016"/>
    <w:pPr>
      <w:ind w:left="1260"/>
    </w:pPr>
    <w:rPr>
      <w:rFonts w:ascii="Calibri" w:hAnsi="Calibri"/>
      <w:sz w:val="18"/>
      <w:szCs w:val="18"/>
    </w:rPr>
  </w:style>
  <w:style w:type="paragraph" w:styleId="80">
    <w:name w:val="toc 8"/>
    <w:basedOn w:val="a2"/>
    <w:next w:val="a2"/>
    <w:autoRedefine/>
    <w:semiHidden/>
    <w:rsid w:val="00437016"/>
    <w:pPr>
      <w:ind w:left="1470"/>
    </w:pPr>
    <w:rPr>
      <w:rFonts w:ascii="Calibri" w:hAnsi="Calibri"/>
      <w:sz w:val="18"/>
      <w:szCs w:val="18"/>
    </w:rPr>
  </w:style>
  <w:style w:type="paragraph" w:styleId="90">
    <w:name w:val="toc 9"/>
    <w:basedOn w:val="a2"/>
    <w:next w:val="a2"/>
    <w:autoRedefine/>
    <w:semiHidden/>
    <w:rsid w:val="00437016"/>
    <w:pPr>
      <w:ind w:left="1680"/>
    </w:pPr>
    <w:rPr>
      <w:rFonts w:ascii="Calibri" w:hAnsi="Calibri"/>
      <w:sz w:val="18"/>
      <w:szCs w:val="18"/>
    </w:rPr>
  </w:style>
  <w:style w:type="paragraph" w:customStyle="1" w:styleId="a1">
    <w:name w:val="样式 有序列表 + 居中"/>
    <w:basedOn w:val="a2"/>
    <w:autoRedefine/>
    <w:semiHidden/>
    <w:rsid w:val="00437016"/>
    <w:pPr>
      <w:numPr>
        <w:numId w:val="2"/>
      </w:numPr>
    </w:pPr>
  </w:style>
  <w:style w:type="paragraph" w:customStyle="1" w:styleId="a0">
    <w:name w:val="样式 宋体 黑色 居中"/>
    <w:basedOn w:val="a2"/>
    <w:autoRedefine/>
    <w:semiHidden/>
    <w:rsid w:val="00437016"/>
    <w:pPr>
      <w:numPr>
        <w:numId w:val="1"/>
      </w:numPr>
      <w:jc w:val="center"/>
    </w:pPr>
  </w:style>
  <w:style w:type="paragraph" w:customStyle="1" w:styleId="TableItemlisttext">
    <w:name w:val="Table Item list text"/>
    <w:rsid w:val="00437016"/>
    <w:pPr>
      <w:spacing w:line="400" w:lineRule="exact"/>
      <w:ind w:left="318"/>
    </w:pPr>
    <w:rPr>
      <w:rFonts w:ascii="Arial" w:hAnsi="Arial" w:cs="宋体"/>
      <w:color w:val="000000"/>
      <w:sz w:val="21"/>
    </w:rPr>
  </w:style>
  <w:style w:type="paragraph" w:customStyle="1" w:styleId="6">
    <w:name w:val="样式6"/>
    <w:basedOn w:val="a2"/>
    <w:autoRedefine/>
    <w:semiHidden/>
    <w:rsid w:val="00437016"/>
    <w:pPr>
      <w:numPr>
        <w:numId w:val="3"/>
      </w:numPr>
    </w:pPr>
    <w:rPr>
      <w:sz w:val="36"/>
    </w:rPr>
  </w:style>
  <w:style w:type="paragraph" w:customStyle="1" w:styleId="12">
    <w:name w:val="样式 题注 + 居中1"/>
    <w:basedOn w:val="a2"/>
    <w:autoRedefine/>
    <w:semiHidden/>
    <w:rsid w:val="00437016"/>
    <w:rPr>
      <w:rFonts w:cs="宋体"/>
    </w:rPr>
  </w:style>
  <w:style w:type="paragraph" w:customStyle="1" w:styleId="Tabletext">
    <w:name w:val="Table text + 加粗"/>
    <w:basedOn w:val="Tabletext0"/>
    <w:link w:val="TabletextCharChar"/>
    <w:rsid w:val="00437016"/>
    <w:rPr>
      <w:b/>
      <w:bCs/>
    </w:rPr>
  </w:style>
  <w:style w:type="character" w:customStyle="1" w:styleId="FigureChar">
    <w:name w:val="Figure Char"/>
    <w:link w:val="Figure"/>
    <w:locked/>
    <w:rsid w:val="00437016"/>
    <w:rPr>
      <w:rFonts w:ascii="Arial" w:hAnsi="Arial" w:cs="Arial"/>
      <w:color w:val="000000"/>
      <w:sz w:val="21"/>
      <w:lang w:val="en-US" w:eastAsia="zh-CN" w:bidi="ar-SA"/>
    </w:rPr>
  </w:style>
  <w:style w:type="paragraph" w:customStyle="1" w:styleId="21">
    <w:name w:val="无编号的标题2"/>
    <w:link w:val="2CharChar"/>
    <w:qFormat/>
    <w:rsid w:val="00437016"/>
    <w:pPr>
      <w:spacing w:before="200" w:after="100" w:line="240" w:lineRule="atLeast"/>
      <w:outlineLvl w:val="1"/>
    </w:pPr>
    <w:rPr>
      <w:rFonts w:ascii="Arial" w:hAnsi="Arial" w:cs="Arial"/>
      <w:b/>
      <w:bCs/>
      <w:color w:val="333399"/>
      <w:sz w:val="32"/>
      <w:szCs w:val="32"/>
    </w:rPr>
  </w:style>
  <w:style w:type="character" w:customStyle="1" w:styleId="TabletextCharChar">
    <w:name w:val="Table text + 加粗 Char Char"/>
    <w:link w:val="Tabletext"/>
    <w:locked/>
    <w:rsid w:val="00437016"/>
    <w:rPr>
      <w:rFonts w:ascii="Arial" w:hAnsi="Arial" w:cs="Arial"/>
      <w:b/>
      <w:bCs/>
      <w:color w:val="000000"/>
      <w:sz w:val="21"/>
      <w:lang w:val="en-US" w:eastAsia="zh-CN" w:bidi="ar-SA"/>
    </w:rPr>
  </w:style>
  <w:style w:type="paragraph" w:customStyle="1" w:styleId="Tablehead">
    <w:name w:val="Table head"/>
    <w:link w:val="TableheadChar"/>
    <w:qFormat/>
    <w:rsid w:val="00437016"/>
    <w:pPr>
      <w:keepLines/>
      <w:widowControl w:val="0"/>
      <w:spacing w:before="80" w:after="80" w:line="240" w:lineRule="atLeast"/>
      <w:jc w:val="center"/>
    </w:pPr>
    <w:rPr>
      <w:rFonts w:ascii="Arial" w:hAnsi="Arial" w:cs="Arial"/>
      <w:bCs/>
      <w:color w:val="000000"/>
      <w:sz w:val="21"/>
    </w:rPr>
  </w:style>
  <w:style w:type="paragraph" w:customStyle="1" w:styleId="Notetext">
    <w:name w:val="Note text"/>
    <w:rsid w:val="00437016"/>
    <w:pPr>
      <w:spacing w:before="60" w:after="60" w:line="400" w:lineRule="exact"/>
      <w:ind w:left="318"/>
    </w:pPr>
    <w:rPr>
      <w:rFonts w:ascii="Arial" w:eastAsia="楷体_GB2312" w:hAnsi="Arial" w:cs="宋体"/>
      <w:kern w:val="2"/>
      <w:sz w:val="21"/>
    </w:rPr>
  </w:style>
  <w:style w:type="paragraph" w:customStyle="1" w:styleId="Tabletext0">
    <w:name w:val="Table text"/>
    <w:link w:val="TabletextCharChar0"/>
    <w:qFormat/>
    <w:rsid w:val="00437016"/>
    <w:pPr>
      <w:keepLines/>
      <w:widowControl w:val="0"/>
      <w:spacing w:before="60" w:after="60" w:line="400" w:lineRule="exact"/>
      <w:jc w:val="both"/>
    </w:pPr>
    <w:rPr>
      <w:rFonts w:ascii="Arial" w:hAnsi="Arial" w:cs="Arial"/>
      <w:color w:val="000000"/>
      <w:sz w:val="21"/>
    </w:rPr>
  </w:style>
  <w:style w:type="character" w:customStyle="1" w:styleId="TableheadChar">
    <w:name w:val="Table head Char"/>
    <w:link w:val="Tablehead"/>
    <w:locked/>
    <w:rsid w:val="00437016"/>
    <w:rPr>
      <w:rFonts w:ascii="Arial" w:hAnsi="Arial" w:cs="Arial"/>
      <w:bCs/>
      <w:color w:val="000000"/>
      <w:sz w:val="21"/>
      <w:lang w:val="en-US" w:eastAsia="zh-CN" w:bidi="ar-SA"/>
    </w:rPr>
  </w:style>
  <w:style w:type="character" w:customStyle="1" w:styleId="TabletextCharChar0">
    <w:name w:val="Table text Char Char"/>
    <w:link w:val="Tabletext0"/>
    <w:locked/>
    <w:rsid w:val="00437016"/>
    <w:rPr>
      <w:rFonts w:ascii="Arial" w:hAnsi="Arial" w:cs="Arial"/>
      <w:color w:val="000000"/>
      <w:sz w:val="21"/>
      <w:lang w:val="en-US" w:eastAsia="zh-CN" w:bidi="ar-SA"/>
    </w:rPr>
  </w:style>
  <w:style w:type="paragraph" w:customStyle="1" w:styleId="Tablenote">
    <w:name w:val="Table note"/>
    <w:link w:val="TablenoteChar"/>
    <w:qFormat/>
    <w:rsid w:val="00437016"/>
    <w:pPr>
      <w:keepLines/>
      <w:widowControl w:val="0"/>
      <w:topLinePunct/>
      <w:adjustRightInd w:val="0"/>
      <w:snapToGrid w:val="0"/>
      <w:spacing w:before="80" w:after="80" w:line="240" w:lineRule="atLeast"/>
      <w:ind w:firstLine="119"/>
    </w:pPr>
    <w:rPr>
      <w:rFonts w:ascii="Arial" w:hAnsi="Arial" w:cs="Arial"/>
      <w:kern w:val="2"/>
      <w:sz w:val="18"/>
      <w:szCs w:val="18"/>
    </w:rPr>
  </w:style>
  <w:style w:type="character" w:customStyle="1" w:styleId="TablenoteChar">
    <w:name w:val="Table note Char"/>
    <w:link w:val="Tablenote"/>
    <w:locked/>
    <w:rsid w:val="00437016"/>
    <w:rPr>
      <w:rFonts w:ascii="Arial" w:hAnsi="Arial" w:cs="Arial"/>
      <w:kern w:val="2"/>
      <w:sz w:val="18"/>
      <w:szCs w:val="18"/>
      <w:lang w:val="en-US" w:eastAsia="zh-CN" w:bidi="ar-SA"/>
    </w:rPr>
  </w:style>
  <w:style w:type="paragraph" w:customStyle="1" w:styleId="af2">
    <w:name w:val="封面表格文本"/>
    <w:rsid w:val="00437016"/>
    <w:pPr>
      <w:spacing w:line="400" w:lineRule="exact"/>
      <w:ind w:firstLine="6200"/>
    </w:pPr>
    <w:rPr>
      <w:rFonts w:ascii="Arial" w:hAnsi="Arial" w:cs="宋体"/>
      <w:b/>
      <w:bCs/>
      <w:sz w:val="21"/>
    </w:rPr>
  </w:style>
  <w:style w:type="paragraph" w:customStyle="1" w:styleId="a">
    <w:name w:val="缩略语"/>
    <w:basedOn w:val="1"/>
    <w:rsid w:val="00F957E2"/>
    <w:pPr>
      <w:numPr>
        <w:ilvl w:val="5"/>
      </w:numPr>
    </w:pPr>
  </w:style>
  <w:style w:type="paragraph" w:customStyle="1" w:styleId="Talbeitemlist">
    <w:name w:val="Talbe item list"/>
    <w:basedOn w:val="Tabletext0"/>
    <w:rsid w:val="00437016"/>
    <w:pPr>
      <w:numPr>
        <w:numId w:val="13"/>
      </w:numPr>
      <w:tabs>
        <w:tab w:val="left" w:pos="315"/>
      </w:tabs>
    </w:pPr>
  </w:style>
  <w:style w:type="paragraph" w:customStyle="1" w:styleId="Notehead">
    <w:name w:val="Note head"/>
    <w:next w:val="a2"/>
    <w:link w:val="NoteheadChar"/>
    <w:qFormat/>
    <w:rsid w:val="00437016"/>
    <w:pPr>
      <w:keepNext/>
      <w:tabs>
        <w:tab w:val="left" w:pos="2100"/>
      </w:tabs>
      <w:topLinePunct/>
      <w:adjustRightInd w:val="0"/>
      <w:snapToGrid w:val="0"/>
      <w:spacing w:before="120" w:after="60" w:line="400" w:lineRule="exact"/>
    </w:pPr>
    <w:rPr>
      <w:rFonts w:ascii="Arial" w:hAnsi="Arial" w:cs="Arial"/>
      <w:b/>
      <w:bCs/>
      <w:noProof/>
      <w:kern w:val="2"/>
      <w:position w:val="-6"/>
      <w:sz w:val="24"/>
      <w:szCs w:val="24"/>
    </w:rPr>
  </w:style>
  <w:style w:type="paragraph" w:customStyle="1" w:styleId="Noteheadintable">
    <w:name w:val="Note head in table"/>
    <w:basedOn w:val="Tabletext0"/>
    <w:next w:val="a2"/>
    <w:rsid w:val="00437016"/>
    <w:pPr>
      <w:spacing w:before="0" w:after="0"/>
    </w:pPr>
    <w:rPr>
      <w:b/>
      <w:sz w:val="18"/>
    </w:rPr>
  </w:style>
  <w:style w:type="paragraph" w:customStyle="1" w:styleId="Noteheadinstep">
    <w:name w:val="Note head in step"/>
    <w:rsid w:val="00437016"/>
    <w:pPr>
      <w:spacing w:before="120" w:after="60" w:line="400" w:lineRule="exact"/>
      <w:ind w:left="839"/>
    </w:pPr>
    <w:rPr>
      <w:rFonts w:ascii="Arial" w:hAnsi="Arial" w:cs="宋体"/>
      <w:b/>
      <w:bCs/>
      <w:noProof/>
      <w:kern w:val="2"/>
      <w:position w:val="-6"/>
      <w:sz w:val="24"/>
    </w:rPr>
  </w:style>
  <w:style w:type="paragraph" w:customStyle="1" w:styleId="Itemlist">
    <w:name w:val="Item list"/>
    <w:link w:val="ItemlistChar"/>
    <w:qFormat/>
    <w:rsid w:val="00437016"/>
    <w:pPr>
      <w:numPr>
        <w:numId w:val="9"/>
      </w:numPr>
      <w:adjustRightInd w:val="0"/>
      <w:snapToGrid w:val="0"/>
      <w:spacing w:before="60" w:after="60" w:line="400" w:lineRule="exact"/>
      <w:ind w:left="150" w:hangingChars="150" w:hanging="150"/>
    </w:pPr>
    <w:rPr>
      <w:rFonts w:ascii="Arial" w:hAnsi="Arial"/>
      <w:kern w:val="21"/>
      <w:sz w:val="21"/>
      <w:szCs w:val="24"/>
    </w:rPr>
  </w:style>
  <w:style w:type="character" w:customStyle="1" w:styleId="NoteheadChar">
    <w:name w:val="Note head Char"/>
    <w:link w:val="Notehead"/>
    <w:locked/>
    <w:rsid w:val="00437016"/>
    <w:rPr>
      <w:rFonts w:ascii="Arial" w:hAnsi="Arial" w:cs="Arial"/>
      <w:b/>
      <w:bCs/>
      <w:noProof/>
      <w:kern w:val="2"/>
      <w:position w:val="-6"/>
      <w:sz w:val="24"/>
      <w:szCs w:val="24"/>
      <w:lang w:val="en-US" w:eastAsia="zh-CN" w:bidi="ar-SA"/>
    </w:rPr>
  </w:style>
  <w:style w:type="character" w:customStyle="1" w:styleId="ItemlistChar">
    <w:name w:val="Item list Char"/>
    <w:link w:val="Itemlist"/>
    <w:locked/>
    <w:rsid w:val="00437016"/>
    <w:rPr>
      <w:rFonts w:ascii="Arial" w:hAnsi="Arial"/>
      <w:kern w:val="21"/>
      <w:sz w:val="21"/>
      <w:szCs w:val="24"/>
      <w:lang w:val="en-US" w:eastAsia="zh-CN" w:bidi="ar-SA"/>
    </w:rPr>
  </w:style>
  <w:style w:type="paragraph" w:customStyle="1" w:styleId="Itemlistinnote">
    <w:name w:val="Item list in note"/>
    <w:basedOn w:val="a2"/>
    <w:link w:val="ItemlistinnoteChar"/>
    <w:qFormat/>
    <w:rsid w:val="00437016"/>
    <w:pPr>
      <w:widowControl/>
      <w:numPr>
        <w:numId w:val="11"/>
      </w:numPr>
      <w:topLinePunct/>
      <w:adjustRightInd w:val="0"/>
      <w:snapToGrid w:val="0"/>
      <w:spacing w:before="0" w:after="0"/>
      <w:ind w:leftChars="150" w:left="300" w:hangingChars="150" w:hanging="150"/>
    </w:pPr>
    <w:rPr>
      <w:rFonts w:eastAsia="楷体_GB2312"/>
      <w:color w:val="auto"/>
      <w:kern w:val="2"/>
      <w:szCs w:val="18"/>
    </w:rPr>
  </w:style>
  <w:style w:type="paragraph" w:customStyle="1" w:styleId="Notetextintable">
    <w:name w:val="Note text in table"/>
    <w:rsid w:val="00437016"/>
    <w:pPr>
      <w:spacing w:before="60" w:after="60" w:line="400" w:lineRule="exact"/>
      <w:ind w:left="318"/>
    </w:pPr>
    <w:rPr>
      <w:rFonts w:ascii="Arial" w:eastAsia="楷体_GB2312" w:hAnsi="Arial" w:cs="宋体"/>
      <w:color w:val="000000"/>
      <w:sz w:val="18"/>
    </w:rPr>
  </w:style>
  <w:style w:type="character" w:customStyle="1" w:styleId="ItemlistinnoteChar">
    <w:name w:val="Item list in note Char"/>
    <w:link w:val="Itemlistinnote"/>
    <w:locked/>
    <w:rsid w:val="00437016"/>
    <w:rPr>
      <w:rFonts w:ascii="Arial" w:eastAsia="楷体_GB2312" w:hAnsi="Arial" w:cs="Arial"/>
      <w:kern w:val="2"/>
      <w:sz w:val="21"/>
      <w:szCs w:val="18"/>
      <w:lang w:val="en-US" w:eastAsia="zh-CN" w:bidi="ar-SA"/>
    </w:rPr>
  </w:style>
  <w:style w:type="paragraph" w:customStyle="1" w:styleId="StepinSubstep">
    <w:name w:val="Step in Sub step"/>
    <w:rsid w:val="00F957E2"/>
    <w:pPr>
      <w:numPr>
        <w:ilvl w:val="8"/>
        <w:numId w:val="16"/>
      </w:numPr>
      <w:spacing w:before="60" w:after="60" w:line="400" w:lineRule="exact"/>
      <w:outlineLvl w:val="5"/>
    </w:pPr>
    <w:rPr>
      <w:rFonts w:ascii="Arial" w:hAnsi="Arial" w:cs="Arial"/>
      <w:kern w:val="2"/>
      <w:sz w:val="21"/>
      <w:szCs w:val="21"/>
    </w:rPr>
  </w:style>
  <w:style w:type="paragraph" w:customStyle="1" w:styleId="Substep">
    <w:name w:val="Sub step"/>
    <w:basedOn w:val="Step"/>
    <w:link w:val="SubstepChar"/>
    <w:qFormat/>
    <w:rsid w:val="00F957E2"/>
    <w:pPr>
      <w:numPr>
        <w:ilvl w:val="7"/>
      </w:numPr>
      <w:spacing w:before="60" w:after="60"/>
      <w:outlineLvl w:val="5"/>
    </w:pPr>
  </w:style>
  <w:style w:type="paragraph" w:customStyle="1" w:styleId="Itemlistinstep">
    <w:name w:val="Item list in step"/>
    <w:basedOn w:val="Itemlist"/>
    <w:link w:val="ItemlistinstepChar"/>
    <w:rsid w:val="00437016"/>
    <w:pPr>
      <w:ind w:leftChars="400" w:left="550"/>
    </w:pPr>
  </w:style>
  <w:style w:type="paragraph" w:customStyle="1" w:styleId="SubItemList">
    <w:name w:val="Sub Item List"/>
    <w:rsid w:val="00437016"/>
    <w:pPr>
      <w:numPr>
        <w:numId w:val="8"/>
      </w:numPr>
      <w:topLinePunct/>
      <w:adjustRightInd w:val="0"/>
      <w:snapToGrid w:val="0"/>
      <w:spacing w:before="60" w:after="60" w:line="400" w:lineRule="exact"/>
      <w:ind w:leftChars="150" w:left="300" w:hangingChars="150" w:hanging="150"/>
    </w:pPr>
    <w:rPr>
      <w:rFonts w:ascii="Arial" w:hAnsi="Arial" w:cs="Arial"/>
      <w:kern w:val="2"/>
      <w:sz w:val="21"/>
      <w:szCs w:val="21"/>
    </w:rPr>
  </w:style>
  <w:style w:type="paragraph" w:customStyle="1" w:styleId="Itemlistinsteptext">
    <w:name w:val="Item list in step text"/>
    <w:basedOn w:val="Itemlistinstep"/>
    <w:link w:val="ItemlistinsteptextChar"/>
    <w:rsid w:val="00437016"/>
    <w:pPr>
      <w:numPr>
        <w:numId w:val="0"/>
      </w:numPr>
      <w:ind w:leftChars="550" w:left="1155"/>
    </w:pPr>
  </w:style>
  <w:style w:type="character" w:customStyle="1" w:styleId="ItemlistinstepChar">
    <w:name w:val="Item list in step Char"/>
    <w:basedOn w:val="ItemlistChar"/>
    <w:link w:val="Itemlistinstep"/>
    <w:locked/>
    <w:rsid w:val="00437016"/>
    <w:rPr>
      <w:rFonts w:ascii="Arial" w:hAnsi="Arial"/>
      <w:kern w:val="21"/>
      <w:sz w:val="21"/>
      <w:szCs w:val="24"/>
      <w:lang w:val="en-US" w:eastAsia="zh-CN" w:bidi="ar-SA"/>
    </w:rPr>
  </w:style>
  <w:style w:type="character" w:customStyle="1" w:styleId="ItemlistinsteptextChar">
    <w:name w:val="Item list in step text Char"/>
    <w:basedOn w:val="ItemlistinstepChar"/>
    <w:link w:val="Itemlistinsteptext"/>
    <w:locked/>
    <w:rsid w:val="00437016"/>
    <w:rPr>
      <w:rFonts w:ascii="Arial" w:hAnsi="Arial"/>
      <w:kern w:val="21"/>
      <w:sz w:val="21"/>
      <w:szCs w:val="24"/>
      <w:lang w:val="en-US" w:eastAsia="zh-CN" w:bidi="ar-SA"/>
    </w:rPr>
  </w:style>
  <w:style w:type="character" w:customStyle="1" w:styleId="SubstepChar">
    <w:name w:val="Sub step Char"/>
    <w:link w:val="Substep"/>
    <w:locked/>
    <w:rsid w:val="00F957E2"/>
    <w:rPr>
      <w:rFonts w:ascii="Arial" w:eastAsia="宋体" w:hAnsi="Arial" w:cs="Arial"/>
      <w:snapToGrid w:val="0"/>
      <w:sz w:val="21"/>
      <w:szCs w:val="21"/>
      <w:lang w:val="en-US" w:eastAsia="zh-CN" w:bidi="ar-SA"/>
    </w:rPr>
  </w:style>
  <w:style w:type="paragraph" w:customStyle="1" w:styleId="Terminaydisplay">
    <w:name w:val="Terminay display"/>
    <w:basedOn w:val="a2"/>
    <w:link w:val="TerminaydisplayCharChar"/>
    <w:rsid w:val="00437016"/>
    <w:pPr>
      <w:widowControl/>
      <w:shd w:val="clear" w:color="auto" w:fill="E6E6E6"/>
      <w:topLinePunct/>
      <w:autoSpaceDE w:val="0"/>
      <w:autoSpaceDN w:val="0"/>
      <w:adjustRightInd w:val="0"/>
      <w:snapToGrid w:val="0"/>
      <w:spacing w:before="0" w:after="0"/>
      <w:ind w:leftChars="550" w:left="1155"/>
    </w:pPr>
    <w:rPr>
      <w:color w:val="auto"/>
      <w:kern w:val="2"/>
      <w:sz w:val="18"/>
      <w:szCs w:val="21"/>
    </w:rPr>
  </w:style>
  <w:style w:type="paragraph" w:customStyle="1" w:styleId="SubItemListinstep">
    <w:name w:val="Sub Item List in step"/>
    <w:basedOn w:val="SubItemList"/>
    <w:rsid w:val="00437016"/>
    <w:pPr>
      <w:ind w:leftChars="550" w:left="700"/>
    </w:pPr>
  </w:style>
  <w:style w:type="character" w:customStyle="1" w:styleId="TerminaydisplayCharChar">
    <w:name w:val="Terminay display Char Char"/>
    <w:link w:val="Terminaydisplay"/>
    <w:locked/>
    <w:rsid w:val="00437016"/>
    <w:rPr>
      <w:rFonts w:ascii="Arial" w:eastAsia="宋体" w:hAnsi="Arial" w:cs="Arial"/>
      <w:kern w:val="2"/>
      <w:sz w:val="18"/>
      <w:szCs w:val="21"/>
      <w:lang w:val="en-US" w:eastAsia="zh-CN" w:bidi="ar-SA"/>
    </w:rPr>
  </w:style>
  <w:style w:type="paragraph" w:customStyle="1" w:styleId="Step">
    <w:name w:val="Step"/>
    <w:link w:val="StepCharChar"/>
    <w:qFormat/>
    <w:rsid w:val="00F957E2"/>
    <w:pPr>
      <w:numPr>
        <w:ilvl w:val="4"/>
        <w:numId w:val="16"/>
      </w:numPr>
      <w:topLinePunct/>
      <w:adjustRightInd w:val="0"/>
      <w:snapToGrid w:val="0"/>
      <w:spacing w:before="100" w:after="100" w:line="400" w:lineRule="exact"/>
      <w:outlineLvl w:val="4"/>
    </w:pPr>
    <w:rPr>
      <w:rFonts w:ascii="Arial" w:hAnsi="Arial" w:cs="Arial"/>
      <w:snapToGrid w:val="0"/>
      <w:sz w:val="21"/>
      <w:szCs w:val="21"/>
    </w:rPr>
  </w:style>
  <w:style w:type="character" w:customStyle="1" w:styleId="StepCharChar">
    <w:name w:val="Step Char Char"/>
    <w:link w:val="Step"/>
    <w:locked/>
    <w:rsid w:val="00F957E2"/>
    <w:rPr>
      <w:rFonts w:ascii="Arial" w:hAnsi="Arial" w:cs="Arial"/>
      <w:snapToGrid w:val="0"/>
      <w:sz w:val="21"/>
      <w:szCs w:val="21"/>
      <w:lang w:val="en-US" w:eastAsia="zh-CN" w:bidi="ar-SA"/>
    </w:rPr>
  </w:style>
  <w:style w:type="character" w:customStyle="1" w:styleId="Char">
    <w:name w:val="页眉 Char"/>
    <w:link w:val="a9"/>
    <w:uiPriority w:val="99"/>
    <w:rsid w:val="00437016"/>
    <w:rPr>
      <w:rFonts w:ascii="Arial" w:hAnsi="Arial" w:cs="Arial"/>
      <w:color w:val="000000"/>
      <w:sz w:val="21"/>
      <w:szCs w:val="18"/>
      <w:lang w:val="en-US" w:eastAsia="zh-CN" w:bidi="ar-SA"/>
    </w:rPr>
  </w:style>
  <w:style w:type="paragraph" w:styleId="13">
    <w:name w:val="toc 1"/>
    <w:next w:val="a2"/>
    <w:link w:val="1Char"/>
    <w:uiPriority w:val="39"/>
    <w:rsid w:val="00437016"/>
    <w:pPr>
      <w:snapToGrid w:val="0"/>
      <w:spacing w:line="360" w:lineRule="auto"/>
    </w:pPr>
    <w:rPr>
      <w:rFonts w:ascii="Arial" w:hAnsi="Arial" w:cs="Arial"/>
      <w:b/>
      <w:bCs/>
      <w:color w:val="000000"/>
      <w:sz w:val="21"/>
    </w:rPr>
  </w:style>
  <w:style w:type="paragraph" w:styleId="22">
    <w:name w:val="toc 2"/>
    <w:next w:val="a2"/>
    <w:uiPriority w:val="39"/>
    <w:rsid w:val="00437016"/>
    <w:pPr>
      <w:snapToGrid w:val="0"/>
      <w:spacing w:line="360" w:lineRule="auto"/>
      <w:ind w:leftChars="100" w:left="100"/>
    </w:pPr>
    <w:rPr>
      <w:rFonts w:ascii="Arial" w:hAnsi="Arial" w:cs="Arial"/>
      <w:color w:val="000000"/>
      <w:sz w:val="21"/>
    </w:rPr>
  </w:style>
  <w:style w:type="character" w:styleId="af3">
    <w:name w:val="Hyperlink"/>
    <w:uiPriority w:val="99"/>
    <w:rsid w:val="00437016"/>
    <w:rPr>
      <w:color w:val="0000FF"/>
      <w:u w:val="none"/>
    </w:rPr>
  </w:style>
  <w:style w:type="paragraph" w:customStyle="1" w:styleId="SubTableItemlist">
    <w:name w:val="Sub Table Item list"/>
    <w:basedOn w:val="Talbeitemlist"/>
    <w:rsid w:val="00437016"/>
    <w:pPr>
      <w:numPr>
        <w:numId w:val="12"/>
      </w:numPr>
      <w:ind w:leftChars="150" w:left="150"/>
    </w:pPr>
  </w:style>
  <w:style w:type="paragraph" w:styleId="af4">
    <w:name w:val="table of figures"/>
    <w:next w:val="a2"/>
    <w:rsid w:val="00437016"/>
    <w:pPr>
      <w:topLinePunct/>
      <w:adjustRightInd w:val="0"/>
      <w:snapToGrid w:val="0"/>
      <w:spacing w:before="120" w:afterLines="50" w:line="240" w:lineRule="atLeast"/>
    </w:pPr>
    <w:rPr>
      <w:rFonts w:ascii="Arial" w:hAnsi="Arial" w:cs="Arial"/>
      <w:kern w:val="2"/>
      <w:sz w:val="21"/>
    </w:rPr>
  </w:style>
  <w:style w:type="paragraph" w:customStyle="1" w:styleId="Headleft">
    <w:name w:val="Head left"/>
    <w:basedOn w:val="a9"/>
    <w:qFormat/>
    <w:rsid w:val="00437016"/>
  </w:style>
  <w:style w:type="paragraph" w:customStyle="1" w:styleId="Headright">
    <w:name w:val="Head right"/>
    <w:basedOn w:val="a9"/>
    <w:qFormat/>
    <w:rsid w:val="00437016"/>
    <w:pPr>
      <w:widowControl w:val="0"/>
      <w:wordWrap w:val="0"/>
      <w:jc w:val="right"/>
    </w:pPr>
    <w:rPr>
      <w:bCs/>
      <w:noProof/>
    </w:rPr>
  </w:style>
  <w:style w:type="paragraph" w:customStyle="1" w:styleId="Terminaydisplay0">
    <w:name w:val="样式 Terminay display"/>
    <w:basedOn w:val="Terminaydisplay"/>
    <w:rsid w:val="00437016"/>
    <w:pPr>
      <w:ind w:left="550"/>
    </w:pPr>
    <w:rPr>
      <w:rFonts w:cs="宋体"/>
      <w:szCs w:val="20"/>
    </w:rPr>
  </w:style>
  <w:style w:type="paragraph" w:customStyle="1" w:styleId="SubItemListText">
    <w:name w:val="Sub Item List Text"/>
    <w:basedOn w:val="a2"/>
    <w:rsid w:val="00437016"/>
    <w:pPr>
      <w:widowControl/>
      <w:adjustRightInd w:val="0"/>
      <w:snapToGrid w:val="0"/>
      <w:spacing w:before="0" w:after="0"/>
      <w:ind w:leftChars="300" w:left="630"/>
    </w:pPr>
    <w:rPr>
      <w:rFonts w:cs="宋体"/>
      <w:color w:val="auto"/>
      <w:kern w:val="2"/>
    </w:rPr>
  </w:style>
  <w:style w:type="paragraph" w:customStyle="1" w:styleId="Itemlisttext">
    <w:name w:val="Item list text"/>
    <w:rsid w:val="00437016"/>
    <w:pPr>
      <w:spacing w:before="60" w:after="60" w:line="400" w:lineRule="exact"/>
      <w:ind w:left="318"/>
    </w:pPr>
    <w:rPr>
      <w:rFonts w:ascii="Arial" w:hAnsi="Arial" w:cs="宋体"/>
      <w:kern w:val="21"/>
      <w:sz w:val="21"/>
    </w:rPr>
  </w:style>
  <w:style w:type="paragraph" w:styleId="TOC">
    <w:name w:val="TOC Heading"/>
    <w:basedOn w:val="1"/>
    <w:next w:val="a2"/>
    <w:qFormat/>
    <w:rsid w:val="00437016"/>
    <w:pPr>
      <w:pageBreakBefore w:val="0"/>
      <w:numPr>
        <w:numId w:val="0"/>
      </w:numPr>
      <w:spacing w:before="480" w:after="0" w:line="276" w:lineRule="auto"/>
      <w:outlineLvl w:val="9"/>
    </w:pPr>
    <w:rPr>
      <w:rFonts w:ascii="Cambria" w:hAnsi="Cambria" w:cs="Times New Roman"/>
      <w:color w:val="365F91"/>
      <w:kern w:val="0"/>
      <w:sz w:val="28"/>
      <w:szCs w:val="28"/>
    </w:rPr>
  </w:style>
  <w:style w:type="character" w:customStyle="1" w:styleId="1Char">
    <w:name w:val="目录 1 Char"/>
    <w:link w:val="13"/>
    <w:uiPriority w:val="39"/>
    <w:rsid w:val="00437016"/>
    <w:rPr>
      <w:rFonts w:ascii="Arial" w:hAnsi="Arial" w:cs="Arial"/>
      <w:b/>
      <w:bCs/>
      <w:color w:val="000000"/>
      <w:sz w:val="21"/>
      <w:lang w:val="en-US" w:eastAsia="zh-CN" w:bidi="ar-SA"/>
    </w:rPr>
  </w:style>
  <w:style w:type="character" w:customStyle="1" w:styleId="2CharChar">
    <w:name w:val="无编号的标题2 Char Char"/>
    <w:link w:val="21"/>
    <w:locked/>
    <w:rsid w:val="00437016"/>
    <w:rPr>
      <w:rFonts w:ascii="Arial" w:hAnsi="Arial" w:cs="Arial"/>
      <w:b/>
      <w:bCs/>
      <w:color w:val="333399"/>
      <w:sz w:val="32"/>
      <w:szCs w:val="32"/>
      <w:lang w:val="en-US" w:eastAsia="zh-CN" w:bidi="ar-SA"/>
    </w:rPr>
  </w:style>
  <w:style w:type="paragraph" w:styleId="af5">
    <w:name w:val="caption"/>
    <w:basedOn w:val="a2"/>
    <w:next w:val="a2"/>
    <w:qFormat/>
    <w:rsid w:val="00437016"/>
    <w:pPr>
      <w:spacing w:before="60" w:after="60" w:line="240" w:lineRule="atLeast"/>
      <w:jc w:val="center"/>
      <w:outlineLvl w:val="5"/>
    </w:pPr>
    <w:rPr>
      <w:rFonts w:cs="Times New Roman"/>
    </w:rPr>
  </w:style>
  <w:style w:type="paragraph" w:customStyle="1" w:styleId="cmd">
    <w:name w:val="cmd"/>
    <w:rsid w:val="00437016"/>
    <w:pPr>
      <w:spacing w:before="60" w:after="60" w:line="400" w:lineRule="exact"/>
      <w:ind w:left="1157"/>
    </w:pPr>
    <w:rPr>
      <w:rFonts w:ascii="Arial" w:hAnsi="Arial" w:cs="宋体"/>
      <w:b/>
      <w:bCs/>
      <w:kern w:val="21"/>
      <w:sz w:val="21"/>
    </w:rPr>
  </w:style>
  <w:style w:type="paragraph" w:customStyle="1" w:styleId="Notetextinstep">
    <w:name w:val="Note text in step"/>
    <w:rsid w:val="00437016"/>
    <w:pPr>
      <w:ind w:left="1155"/>
    </w:pPr>
    <w:rPr>
      <w:rFonts w:ascii="Arial" w:eastAsia="楷体_GB2312" w:hAnsi="Arial" w:cs="宋体"/>
      <w:kern w:val="2"/>
      <w:sz w:val="21"/>
    </w:rPr>
  </w:style>
  <w:style w:type="character" w:styleId="af6">
    <w:name w:val="page number"/>
    <w:basedOn w:val="a4"/>
    <w:rsid w:val="00437016"/>
  </w:style>
  <w:style w:type="paragraph" w:customStyle="1" w:styleId="Noteheadofitemlistinstep">
    <w:name w:val="Note head of item list in step"/>
    <w:basedOn w:val="Noteheadinstep"/>
    <w:rsid w:val="00437016"/>
    <w:pPr>
      <w:ind w:left="1155"/>
    </w:pPr>
  </w:style>
  <w:style w:type="paragraph" w:customStyle="1" w:styleId="Itemlistinsubstepnote">
    <w:name w:val="Item list in sub step note"/>
    <w:basedOn w:val="Itemlistinstepnote"/>
    <w:rsid w:val="00437016"/>
    <w:pPr>
      <w:ind w:leftChars="700" w:left="800" w:hangingChars="100" w:hanging="100"/>
    </w:pPr>
  </w:style>
  <w:style w:type="paragraph" w:customStyle="1" w:styleId="Notetextofitemlistinstep">
    <w:name w:val="Note text of item list in step"/>
    <w:basedOn w:val="Notetextinstep"/>
    <w:rsid w:val="00437016"/>
    <w:pPr>
      <w:ind w:left="1470"/>
    </w:pPr>
  </w:style>
  <w:style w:type="paragraph" w:customStyle="1" w:styleId="Noteheadofsubitemlistinstep">
    <w:name w:val="Note head of sub item list in step"/>
    <w:basedOn w:val="Noteheadofitemlistinstep"/>
    <w:rsid w:val="00437016"/>
    <w:pPr>
      <w:ind w:leftChars="700" w:left="700"/>
    </w:pPr>
  </w:style>
  <w:style w:type="paragraph" w:customStyle="1" w:styleId="Notetextofsubitemlistinstep">
    <w:name w:val="Note text of sub item list in step"/>
    <w:basedOn w:val="Notetextofitemlistinstep"/>
    <w:rsid w:val="00437016"/>
    <w:pPr>
      <w:ind w:leftChars="850" w:left="850"/>
    </w:pPr>
  </w:style>
  <w:style w:type="character" w:customStyle="1" w:styleId="4Char">
    <w:name w:val="标题 4 Char"/>
    <w:aliases w:val="heading 4 Char"/>
    <w:link w:val="40"/>
    <w:rsid w:val="008E3E39"/>
    <w:rPr>
      <w:rFonts w:ascii="Arial" w:hAnsi="Arial" w:cs="Arial"/>
      <w:b/>
      <w:bCs/>
      <w:color w:val="333399"/>
      <w:sz w:val="24"/>
      <w:szCs w:val="28"/>
      <w:lang w:val="en-US" w:eastAsia="zh-CN" w:bidi="ar-SA"/>
    </w:rPr>
  </w:style>
  <w:style w:type="character" w:customStyle="1" w:styleId="Char0">
    <w:name w:val="页脚 Char"/>
    <w:link w:val="aa"/>
    <w:uiPriority w:val="99"/>
    <w:rsid w:val="00B00574"/>
    <w:rPr>
      <w:rFonts w:ascii="Arial" w:hAnsi="Arial" w:cs="Arial"/>
      <w:noProof/>
      <w:color w:val="000000"/>
      <w:sz w:val="21"/>
      <w:szCs w:val="18"/>
      <w:lang w:val="en-US" w:eastAsia="zh-CN" w:bidi="ar-SA"/>
    </w:rPr>
  </w:style>
  <w:style w:type="paragraph" w:styleId="af7">
    <w:name w:val="Title"/>
    <w:basedOn w:val="a2"/>
    <w:next w:val="a2"/>
    <w:qFormat/>
    <w:rsid w:val="00234658"/>
    <w:pPr>
      <w:spacing w:before="240" w:after="60"/>
      <w:jc w:val="center"/>
      <w:outlineLvl w:val="0"/>
    </w:pPr>
    <w:rPr>
      <w:rFonts w:ascii="Times New Roman" w:hAnsi="Times New Roman" w:cs="Times New Roman"/>
      <w:b/>
      <w:bCs/>
      <w:kern w:val="28"/>
      <w:sz w:val="32"/>
      <w:szCs w:val="32"/>
    </w:rPr>
  </w:style>
  <w:style w:type="paragraph" w:styleId="af8">
    <w:name w:val="Subtitle"/>
    <w:basedOn w:val="a2"/>
    <w:next w:val="a2"/>
    <w:qFormat/>
    <w:rsid w:val="00234658"/>
    <w:pPr>
      <w:spacing w:after="60"/>
      <w:jc w:val="center"/>
      <w:outlineLvl w:val="1"/>
    </w:pPr>
    <w:rPr>
      <w:rFonts w:ascii="Times New Roman" w:hAnsi="Times New Roman" w:cs="Times New Roman"/>
    </w:rPr>
  </w:style>
  <w:style w:type="character" w:styleId="af9">
    <w:name w:val="Strong"/>
    <w:qFormat/>
    <w:rsid w:val="00234658"/>
    <w:rPr>
      <w:rFonts w:cs="Times New Roman"/>
      <w:b/>
      <w:bCs/>
    </w:rPr>
  </w:style>
  <w:style w:type="character" w:styleId="afa">
    <w:name w:val="Emphasis"/>
    <w:qFormat/>
    <w:rsid w:val="00234658"/>
    <w:rPr>
      <w:rFonts w:ascii="Calibri" w:hAnsi="Calibri" w:cs="Times New Roman"/>
      <w:b/>
      <w:i/>
      <w:iCs/>
    </w:rPr>
  </w:style>
  <w:style w:type="paragraph" w:styleId="afb">
    <w:name w:val="No Spacing"/>
    <w:basedOn w:val="a2"/>
    <w:qFormat/>
    <w:rsid w:val="00234658"/>
    <w:rPr>
      <w:rFonts w:cs="Times New Roman"/>
      <w:szCs w:val="32"/>
    </w:rPr>
  </w:style>
  <w:style w:type="paragraph" w:styleId="afc">
    <w:name w:val="List Paragraph"/>
    <w:basedOn w:val="a2"/>
    <w:qFormat/>
    <w:rsid w:val="00234658"/>
    <w:pPr>
      <w:ind w:left="720"/>
      <w:contextualSpacing/>
    </w:pPr>
    <w:rPr>
      <w:rFonts w:cs="Times New Roman"/>
    </w:rPr>
  </w:style>
  <w:style w:type="paragraph" w:styleId="afd">
    <w:name w:val="Quote"/>
    <w:basedOn w:val="a2"/>
    <w:next w:val="a2"/>
    <w:qFormat/>
    <w:rsid w:val="00234658"/>
    <w:rPr>
      <w:rFonts w:cs="Times New Roman"/>
      <w:i/>
    </w:rPr>
  </w:style>
  <w:style w:type="character" w:customStyle="1" w:styleId="Char1">
    <w:name w:val="引用 Char"/>
    <w:locked/>
    <w:rsid w:val="00234658"/>
    <w:rPr>
      <w:rFonts w:cs="Times New Roman"/>
      <w:i/>
      <w:sz w:val="24"/>
      <w:szCs w:val="24"/>
    </w:rPr>
  </w:style>
  <w:style w:type="paragraph" w:styleId="afe">
    <w:name w:val="Intense Quote"/>
    <w:basedOn w:val="a2"/>
    <w:next w:val="a2"/>
    <w:qFormat/>
    <w:rsid w:val="00234658"/>
    <w:pPr>
      <w:ind w:left="720" w:right="720"/>
    </w:pPr>
    <w:rPr>
      <w:rFonts w:cs="Times New Roman"/>
      <w:b/>
      <w:i/>
      <w:szCs w:val="22"/>
    </w:rPr>
  </w:style>
  <w:style w:type="character" w:customStyle="1" w:styleId="Char2">
    <w:name w:val="明显引用 Char"/>
    <w:locked/>
    <w:rsid w:val="00234658"/>
    <w:rPr>
      <w:rFonts w:cs="Times New Roman"/>
      <w:b/>
      <w:i/>
      <w:sz w:val="24"/>
    </w:rPr>
  </w:style>
  <w:style w:type="character" w:styleId="aff">
    <w:name w:val="Subtle Emphasis"/>
    <w:qFormat/>
    <w:rsid w:val="00234658"/>
    <w:rPr>
      <w:i/>
      <w:color w:val="5A5A5A"/>
    </w:rPr>
  </w:style>
  <w:style w:type="character" w:styleId="aff0">
    <w:name w:val="Intense Emphasis"/>
    <w:qFormat/>
    <w:rsid w:val="00234658"/>
    <w:rPr>
      <w:rFonts w:cs="Times New Roman"/>
      <w:b/>
      <w:i/>
      <w:sz w:val="24"/>
      <w:szCs w:val="24"/>
      <w:u w:val="single"/>
    </w:rPr>
  </w:style>
  <w:style w:type="character" w:styleId="aff1">
    <w:name w:val="Subtle Reference"/>
    <w:qFormat/>
    <w:rsid w:val="00234658"/>
    <w:rPr>
      <w:rFonts w:cs="Times New Roman"/>
      <w:sz w:val="24"/>
      <w:szCs w:val="24"/>
      <w:u w:val="single"/>
    </w:rPr>
  </w:style>
  <w:style w:type="character" w:styleId="aff2">
    <w:name w:val="Intense Reference"/>
    <w:qFormat/>
    <w:rsid w:val="00234658"/>
    <w:rPr>
      <w:rFonts w:cs="Times New Roman"/>
      <w:b/>
      <w:sz w:val="24"/>
      <w:u w:val="single"/>
    </w:rPr>
  </w:style>
  <w:style w:type="character" w:styleId="aff3">
    <w:name w:val="Book Title"/>
    <w:qFormat/>
    <w:rsid w:val="00234658"/>
    <w:rPr>
      <w:rFonts w:ascii="Times New Roman" w:eastAsia="宋体" w:hAnsi="Times New Roman" w:cs="Times New Roman"/>
      <w:b/>
      <w:i/>
      <w:sz w:val="24"/>
      <w:szCs w:val="24"/>
    </w:rPr>
  </w:style>
  <w:style w:type="character" w:customStyle="1" w:styleId="NotetextChar">
    <w:name w:val="Note text Char"/>
    <w:locked/>
    <w:rsid w:val="00234658"/>
    <w:rPr>
      <w:rFonts w:ascii="Arial" w:eastAsia="楷体_GB2312" w:hAnsi="Arial" w:cs="宋体"/>
      <w:kern w:val="2"/>
      <w:sz w:val="21"/>
      <w:lang w:val="en-US" w:bidi="ar-SA"/>
    </w:rPr>
  </w:style>
  <w:style w:type="paragraph" w:styleId="aff4">
    <w:name w:val="Normal (Web)"/>
    <w:basedOn w:val="a2"/>
    <w:rsid w:val="00234658"/>
    <w:pPr>
      <w:widowControl/>
      <w:spacing w:beforeAutospacing="1" w:afterAutospacing="1" w:line="240" w:lineRule="auto"/>
    </w:pPr>
    <w:rPr>
      <w:rFonts w:ascii="宋体" w:hAnsi="宋体" w:cs="宋体"/>
      <w:color w:val="auto"/>
      <w:sz w:val="24"/>
      <w:szCs w:val="24"/>
    </w:rPr>
  </w:style>
  <w:style w:type="character" w:customStyle="1" w:styleId="style11">
    <w:name w:val="style11"/>
    <w:rsid w:val="00234658"/>
    <w:rPr>
      <w:rFonts w:cs="Times New Roman"/>
      <w:b/>
      <w:bCs/>
      <w:sz w:val="20"/>
      <w:szCs w:val="20"/>
    </w:rPr>
  </w:style>
  <w:style w:type="paragraph" w:customStyle="1" w:styleId="figuredescription">
    <w:name w:val="figuredescription"/>
    <w:basedOn w:val="a2"/>
    <w:rsid w:val="00234658"/>
    <w:pPr>
      <w:widowControl/>
      <w:spacing w:beforeAutospacing="1" w:afterAutospacing="1" w:line="240" w:lineRule="auto"/>
    </w:pPr>
    <w:rPr>
      <w:rFonts w:ascii="宋体" w:hAnsi="宋体" w:cs="宋体"/>
      <w:color w:val="auto"/>
      <w:sz w:val="24"/>
      <w:szCs w:val="24"/>
    </w:rPr>
  </w:style>
  <w:style w:type="character" w:styleId="aff5">
    <w:name w:val="FollowedHyperlink"/>
    <w:rsid w:val="00234658"/>
    <w:rPr>
      <w:color w:val="800080"/>
      <w:u w:val="single"/>
    </w:rPr>
  </w:style>
  <w:style w:type="paragraph" w:customStyle="1" w:styleId="TAL">
    <w:name w:val="TAL"/>
    <w:basedOn w:val="a2"/>
    <w:rsid w:val="00234658"/>
    <w:pPr>
      <w:keepNext/>
      <w:keepLines/>
      <w:widowControl/>
      <w:spacing w:before="0" w:after="0" w:line="240" w:lineRule="auto"/>
    </w:pPr>
    <w:rPr>
      <w:rFonts w:cs="Times New Roman"/>
      <w:color w:val="auto"/>
      <w:sz w:val="20"/>
      <w:lang w:val="en-GB"/>
    </w:rPr>
  </w:style>
  <w:style w:type="paragraph" w:styleId="23">
    <w:name w:val="Body Text 2"/>
    <w:basedOn w:val="a2"/>
    <w:rsid w:val="00234658"/>
    <w:pPr>
      <w:widowControl/>
      <w:spacing w:before="0" w:after="0" w:line="240" w:lineRule="auto"/>
    </w:pPr>
    <w:rPr>
      <w:rFonts w:ascii="Times New Roman" w:hAnsi="Times New Roman" w:cs="Times New Roman"/>
      <w:color w:val="0000FF"/>
      <w:sz w:val="22"/>
      <w:lang w:val="en-GB"/>
    </w:rPr>
  </w:style>
  <w:style w:type="character" w:styleId="a3">
    <w:name w:val="footnote reference"/>
    <w:aliases w:val="标题 5 Char"/>
    <w:link w:val="50"/>
    <w:rsid w:val="00234658"/>
    <w:rPr>
      <w:rFonts w:ascii="Arial" w:hAnsi="Arial" w:cs="Arial"/>
      <w:b/>
      <w:bCs/>
      <w:color w:val="000000"/>
      <w:sz w:val="28"/>
      <w:szCs w:val="28"/>
      <w:lang w:val="en-US" w:eastAsia="zh-CN" w:bidi="ar-SA"/>
    </w:rPr>
  </w:style>
  <w:style w:type="paragraph" w:customStyle="1" w:styleId="TAC">
    <w:name w:val="TAC"/>
    <w:basedOn w:val="a2"/>
    <w:rsid w:val="00234658"/>
    <w:pPr>
      <w:keepNext/>
      <w:keepLines/>
      <w:widowControl/>
      <w:spacing w:before="0" w:after="0" w:line="240" w:lineRule="auto"/>
      <w:jc w:val="center"/>
    </w:pPr>
    <w:rPr>
      <w:rFonts w:cs="Times New Roman"/>
      <w:color w:val="auto"/>
      <w:sz w:val="20"/>
      <w:lang w:val="en-GB"/>
    </w:rPr>
  </w:style>
  <w:style w:type="paragraph" w:styleId="aff6">
    <w:name w:val="Block Text"/>
    <w:basedOn w:val="a2"/>
    <w:rsid w:val="00234658"/>
    <w:pPr>
      <w:spacing w:before="0" w:after="0" w:line="360" w:lineRule="auto"/>
      <w:ind w:leftChars="200" w:left="420" w:rightChars="200" w:right="420" w:firstLineChars="200" w:firstLine="420"/>
      <w:jc w:val="both"/>
    </w:pPr>
    <w:rPr>
      <w:rFonts w:ascii="Times New Roman" w:hAnsi="Times New Roman" w:cs="Times New Roman"/>
      <w:color w:val="auto"/>
      <w:kern w:val="2"/>
      <w:szCs w:val="24"/>
    </w:rPr>
  </w:style>
  <w:style w:type="paragraph" w:customStyle="1" w:styleId="Tabletext1">
    <w:name w:val="Table text1"/>
    <w:basedOn w:val="a2"/>
    <w:rsid w:val="00234658"/>
    <w:pPr>
      <w:widowControl/>
      <w:suppressAutoHyphens/>
      <w:spacing w:before="60" w:after="60" w:line="240" w:lineRule="auto"/>
      <w:jc w:val="both"/>
    </w:pPr>
    <w:rPr>
      <w:rFonts w:cs="Times New Roman"/>
      <w:color w:val="auto"/>
      <w:sz w:val="22"/>
      <w:lang w:val="en-GB"/>
    </w:rPr>
  </w:style>
  <w:style w:type="paragraph" w:customStyle="1" w:styleId="StyleTabletext10pt">
    <w:name w:val="Style Table text + 10 pt"/>
    <w:basedOn w:val="Tabletext0"/>
    <w:rsid w:val="00234658"/>
    <w:pPr>
      <w:keepLines w:val="0"/>
      <w:suppressAutoHyphens/>
      <w:spacing w:line="240" w:lineRule="auto"/>
    </w:pPr>
    <w:rPr>
      <w:rFonts w:cs="Times New Roman"/>
      <w:color w:val="auto"/>
      <w:sz w:val="20"/>
      <w:lang w:val="en-GB"/>
    </w:rPr>
  </w:style>
  <w:style w:type="paragraph" w:customStyle="1" w:styleId="aff7">
    <w:name w:val="缺省文本"/>
    <w:basedOn w:val="a2"/>
    <w:rsid w:val="00234658"/>
    <w:pPr>
      <w:autoSpaceDE w:val="0"/>
      <w:autoSpaceDN w:val="0"/>
      <w:adjustRightInd w:val="0"/>
      <w:spacing w:before="0" w:after="0" w:line="240" w:lineRule="auto"/>
    </w:pPr>
    <w:rPr>
      <w:rFonts w:ascii="Times New Roman" w:hAnsi="Times New Roman" w:cs="Times New Roman"/>
      <w:color w:val="auto"/>
      <w:sz w:val="24"/>
    </w:rPr>
  </w:style>
  <w:style w:type="paragraph" w:customStyle="1" w:styleId="TableText2">
    <w:name w:val="Table Text"/>
    <w:rsid w:val="00234658"/>
    <w:pPr>
      <w:snapToGrid w:val="0"/>
      <w:spacing w:before="80" w:after="80"/>
    </w:pPr>
    <w:rPr>
      <w:rFonts w:ascii="Arial" w:hAnsi="Arial"/>
      <w:snapToGrid w:val="0"/>
      <w:sz w:val="18"/>
    </w:rPr>
  </w:style>
  <w:style w:type="paragraph" w:styleId="aff8">
    <w:name w:val="toa heading"/>
    <w:basedOn w:val="a2"/>
    <w:next w:val="a2"/>
    <w:semiHidden/>
    <w:rsid w:val="00234658"/>
    <w:pPr>
      <w:spacing w:before="120" w:after="0" w:line="240" w:lineRule="auto"/>
      <w:jc w:val="both"/>
    </w:pPr>
    <w:rPr>
      <w:rFonts w:cs="Times New Roman"/>
      <w:b/>
      <w:bCs/>
      <w:color w:val="auto"/>
      <w:kern w:val="2"/>
      <w:szCs w:val="24"/>
    </w:rPr>
  </w:style>
  <w:style w:type="paragraph" w:customStyle="1" w:styleId="aff9">
    <w:name w:val="表头样式"/>
    <w:basedOn w:val="a2"/>
    <w:rsid w:val="00234658"/>
    <w:pPr>
      <w:autoSpaceDE w:val="0"/>
      <w:autoSpaceDN w:val="0"/>
      <w:adjustRightInd w:val="0"/>
      <w:spacing w:before="0" w:after="0" w:line="240" w:lineRule="auto"/>
      <w:jc w:val="center"/>
    </w:pPr>
    <w:rPr>
      <w:rFonts w:ascii="Times New Roman" w:hAnsi="Times New Roman" w:cs="Times New Roman"/>
      <w:b/>
      <w:color w:val="auto"/>
    </w:rPr>
  </w:style>
  <w:style w:type="paragraph" w:styleId="affa">
    <w:name w:val="Plain Text"/>
    <w:basedOn w:val="a2"/>
    <w:rsid w:val="00234658"/>
    <w:pPr>
      <w:spacing w:before="0" w:after="0" w:line="240" w:lineRule="auto"/>
      <w:jc w:val="both"/>
    </w:pPr>
    <w:rPr>
      <w:rFonts w:ascii="宋体" w:hAnsi="Courier New" w:cs="Times New Roman"/>
      <w:color w:val="auto"/>
      <w:kern w:val="2"/>
    </w:rPr>
  </w:style>
  <w:style w:type="paragraph" w:styleId="affb">
    <w:name w:val="Body Text Indent"/>
    <w:basedOn w:val="a2"/>
    <w:rsid w:val="00234658"/>
    <w:pPr>
      <w:spacing w:beforeLines="50" w:afterLines="50" w:line="360" w:lineRule="auto"/>
      <w:ind w:rightChars="50" w:right="105" w:firstLineChars="225" w:firstLine="540"/>
      <w:jc w:val="both"/>
    </w:pPr>
    <w:rPr>
      <w:rFonts w:ascii="Times New Roman" w:hAnsi="Times New Roman" w:cs="Times New Roman"/>
      <w:color w:val="auto"/>
      <w:kern w:val="2"/>
      <w:sz w:val="24"/>
      <w:szCs w:val="24"/>
    </w:rPr>
  </w:style>
  <w:style w:type="paragraph" w:styleId="affc">
    <w:name w:val="Body Text"/>
    <w:basedOn w:val="a2"/>
    <w:rsid w:val="00234658"/>
    <w:pPr>
      <w:spacing w:before="0" w:after="120" w:line="240" w:lineRule="auto"/>
      <w:jc w:val="both"/>
    </w:pPr>
    <w:rPr>
      <w:rFonts w:ascii="Times New Roman" w:hAnsi="Times New Roman" w:cs="Times New Roman"/>
      <w:color w:val="auto"/>
      <w:kern w:val="2"/>
      <w:szCs w:val="24"/>
    </w:rPr>
  </w:style>
  <w:style w:type="paragraph" w:styleId="affd">
    <w:name w:val="Body Text First Indent"/>
    <w:basedOn w:val="a2"/>
    <w:rsid w:val="00234658"/>
    <w:pPr>
      <w:autoSpaceDE w:val="0"/>
      <w:autoSpaceDN w:val="0"/>
      <w:adjustRightInd w:val="0"/>
      <w:spacing w:before="0" w:after="0" w:line="360" w:lineRule="auto"/>
      <w:ind w:left="1134"/>
      <w:jc w:val="both"/>
    </w:pPr>
    <w:rPr>
      <w:rFonts w:ascii="Times New Roman" w:hAnsi="Times New Roman" w:cs="Times New Roman"/>
      <w:color w:val="auto"/>
    </w:rPr>
  </w:style>
  <w:style w:type="paragraph" w:styleId="32">
    <w:name w:val="Body Text 3"/>
    <w:basedOn w:val="a2"/>
    <w:rsid w:val="00234658"/>
    <w:pPr>
      <w:spacing w:before="0" w:after="0" w:line="240" w:lineRule="auto"/>
      <w:jc w:val="both"/>
    </w:pPr>
    <w:rPr>
      <w:rFonts w:ascii="Times New Roman" w:hAnsi="Times New Roman" w:cs="Times New Roman"/>
      <w:color w:val="auto"/>
      <w:kern w:val="2"/>
      <w:sz w:val="24"/>
      <w:szCs w:val="24"/>
      <w:lang w:val="en-GB"/>
    </w:rPr>
  </w:style>
  <w:style w:type="paragraph" w:styleId="24">
    <w:name w:val="Body Text Indent 2"/>
    <w:basedOn w:val="a2"/>
    <w:rsid w:val="00234658"/>
    <w:pPr>
      <w:spacing w:before="0" w:after="0" w:line="360" w:lineRule="auto"/>
      <w:ind w:firstLineChars="200" w:firstLine="480"/>
      <w:jc w:val="both"/>
    </w:pPr>
    <w:rPr>
      <w:rFonts w:ascii="Times New Roman" w:hAnsi="Times New Roman" w:cs="Times New Roman"/>
      <w:color w:val="auto"/>
      <w:kern w:val="2"/>
      <w:sz w:val="24"/>
      <w:szCs w:val="24"/>
      <w:lang w:val="en-GB"/>
    </w:rPr>
  </w:style>
  <w:style w:type="paragraph" w:customStyle="1" w:styleId="5">
    <w:name w:val="标题5"/>
    <w:basedOn w:val="a2"/>
    <w:next w:val="a2"/>
    <w:rsid w:val="00234658"/>
    <w:pPr>
      <w:keepNext/>
      <w:keepLines/>
      <w:numPr>
        <w:numId w:val="15"/>
      </w:numPr>
      <w:tabs>
        <w:tab w:val="left" w:pos="1008"/>
      </w:tabs>
      <w:spacing w:before="0" w:after="0" w:line="360" w:lineRule="auto"/>
      <w:jc w:val="both"/>
      <w:outlineLvl w:val="4"/>
    </w:pPr>
    <w:rPr>
      <w:rFonts w:cs="Times New Roman"/>
      <w:color w:val="auto"/>
      <w:kern w:val="21"/>
      <w:szCs w:val="24"/>
    </w:rPr>
  </w:style>
  <w:style w:type="paragraph" w:customStyle="1" w:styleId="affe">
    <w:name w:val="正文提示"/>
    <w:basedOn w:val="a2"/>
    <w:next w:val="a2"/>
    <w:rsid w:val="00234658"/>
    <w:pPr>
      <w:spacing w:before="0" w:after="0" w:line="360" w:lineRule="auto"/>
      <w:jc w:val="both"/>
    </w:pPr>
    <w:rPr>
      <w:rFonts w:cs="Times New Roman"/>
      <w:i/>
      <w:color w:val="0000FF"/>
      <w:kern w:val="21"/>
      <w:szCs w:val="24"/>
    </w:rPr>
  </w:style>
  <w:style w:type="table" w:customStyle="1" w:styleId="afff">
    <w:name w:val="表格"/>
    <w:rsid w:val="00234658"/>
    <w:pPr>
      <w:jc w:val="center"/>
    </w:pPr>
    <w:rPr>
      <w:snapToGrid w:val="0"/>
      <w:sz w:val="21"/>
    </w:rPr>
    <w:tblP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style>
  <w:style w:type="paragraph" w:styleId="afff0">
    <w:name w:val="Date"/>
    <w:basedOn w:val="a2"/>
    <w:next w:val="a2"/>
    <w:rsid w:val="00234658"/>
    <w:pPr>
      <w:spacing w:before="0" w:after="0" w:line="240" w:lineRule="auto"/>
      <w:ind w:leftChars="2500" w:left="100"/>
      <w:jc w:val="both"/>
    </w:pPr>
    <w:rPr>
      <w:rFonts w:ascii="Times New Roman" w:hAnsi="Times New Roman" w:cs="Times New Roman"/>
      <w:color w:val="auto"/>
      <w:kern w:val="2"/>
      <w:szCs w:val="24"/>
    </w:rPr>
  </w:style>
  <w:style w:type="character" w:customStyle="1" w:styleId="tw4winMark">
    <w:name w:val="tw4winMark"/>
    <w:rsid w:val="00234658"/>
    <w:rPr>
      <w:rFonts w:ascii="Arial Unicode MS" w:eastAsia="Arial Unicode MS"/>
      <w:vanish/>
      <w:color w:val="800080"/>
      <w:sz w:val="24"/>
      <w:vertAlign w:val="subscript"/>
    </w:rPr>
  </w:style>
  <w:style w:type="character" w:customStyle="1" w:styleId="TabletextCharChar1">
    <w:name w:val="Table text + ?ó′? Char Char"/>
    <w:locked/>
    <w:rsid w:val="00234658"/>
    <w:rPr>
      <w:rFonts w:ascii="Arial" w:eastAsia="宋体" w:hAnsi="Arial"/>
      <w:b/>
      <w:color w:val="000000"/>
      <w:sz w:val="21"/>
      <w:lang w:val="en-US"/>
    </w:rPr>
  </w:style>
  <w:style w:type="character" w:customStyle="1" w:styleId="TabletextCharChar2">
    <w:name w:val="Table text + ?¨???? Char Char"/>
    <w:locked/>
    <w:rsid w:val="00234658"/>
    <w:rPr>
      <w:rFonts w:ascii="Arial" w:eastAsia="宋体" w:hAnsi="Arial"/>
      <w:b/>
      <w:color w:val="000000"/>
      <w:sz w:val="21"/>
      <w:lang w:val="en-US"/>
    </w:rPr>
  </w:style>
  <w:style w:type="character" w:customStyle="1" w:styleId="TabletextCharChar3">
    <w:name w:val="Table text + ??§???? Char Char"/>
    <w:locked/>
    <w:rsid w:val="00234658"/>
    <w:rPr>
      <w:rFonts w:ascii="Arial" w:eastAsia="宋体" w:hAnsi="Arial"/>
      <w:b/>
      <w:color w:val="000000"/>
      <w:sz w:val="21"/>
      <w:lang w:val="en-US"/>
    </w:rPr>
  </w:style>
  <w:style w:type="character" w:customStyle="1" w:styleId="TabletextCharChar4">
    <w:name w:val="Table text + ???ì???? Char Char"/>
    <w:locked/>
    <w:rsid w:val="00234658"/>
    <w:rPr>
      <w:rFonts w:ascii="Arial" w:eastAsia="宋体" w:hAnsi="Arial"/>
      <w:b/>
      <w:color w:val="000000"/>
      <w:sz w:val="21"/>
      <w:lang w:val="en-US"/>
    </w:rPr>
  </w:style>
  <w:style w:type="character" w:customStyle="1" w:styleId="TabletextCharChar5">
    <w:name w:val="Table text + ???¨????? Char Char"/>
    <w:locked/>
    <w:rsid w:val="00234658"/>
    <w:rPr>
      <w:rFonts w:ascii="Arial" w:eastAsia="宋体" w:hAnsi="Arial"/>
      <w:b/>
      <w:color w:val="000000"/>
      <w:sz w:val="21"/>
      <w:lang w:val="en-US"/>
    </w:rPr>
  </w:style>
  <w:style w:type="character" w:customStyle="1" w:styleId="tw4winTerm">
    <w:name w:val="tw4winTerm"/>
    <w:rsid w:val="00234658"/>
    <w:rPr>
      <w:color w:val="0000FF"/>
    </w:rPr>
  </w:style>
  <w:style w:type="character" w:customStyle="1" w:styleId="tw4winPopup">
    <w:name w:val="tw4winPopup"/>
    <w:rsid w:val="00234658"/>
    <w:rPr>
      <w:rFonts w:ascii="Arial Unicode MS" w:eastAsia="Arial Unicode MS"/>
      <w:noProof/>
      <w:color w:val="008000"/>
    </w:rPr>
  </w:style>
  <w:style w:type="character" w:customStyle="1" w:styleId="tw4winJump">
    <w:name w:val="tw4winJump"/>
    <w:rsid w:val="00234658"/>
    <w:rPr>
      <w:rFonts w:ascii="Arial Unicode MS" w:eastAsia="Arial Unicode MS"/>
      <w:noProof/>
      <w:color w:val="008080"/>
    </w:rPr>
  </w:style>
  <w:style w:type="character" w:customStyle="1" w:styleId="tw4winExternal">
    <w:name w:val="tw4winExternal"/>
    <w:rsid w:val="00234658"/>
    <w:rPr>
      <w:rFonts w:ascii="Arial Unicode MS" w:eastAsia="Arial Unicode MS"/>
      <w:noProof/>
      <w:color w:val="808080"/>
    </w:rPr>
  </w:style>
  <w:style w:type="character" w:customStyle="1" w:styleId="tw4winInternal">
    <w:name w:val="tw4winInternal"/>
    <w:rsid w:val="00234658"/>
    <w:rPr>
      <w:rFonts w:ascii="Arial Unicode MS" w:eastAsia="Arial Unicode MS"/>
      <w:noProof/>
      <w:color w:val="FF0000"/>
    </w:rPr>
  </w:style>
  <w:style w:type="numbering" w:styleId="111111">
    <w:name w:val="Outline List 2"/>
    <w:basedOn w:val="a6"/>
    <w:rsid w:val="00437016"/>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68298789">
      <w:bodyDiv w:val="1"/>
      <w:marLeft w:val="0"/>
      <w:marRight w:val="0"/>
      <w:marTop w:val="0"/>
      <w:marBottom w:val="0"/>
      <w:divBdr>
        <w:top w:val="none" w:sz="0" w:space="0" w:color="auto"/>
        <w:left w:val="none" w:sz="0" w:space="0" w:color="auto"/>
        <w:bottom w:val="none" w:sz="0" w:space="0" w:color="auto"/>
        <w:right w:val="none" w:sz="0" w:space="0" w:color="auto"/>
      </w:divBdr>
    </w:div>
    <w:div w:id="11016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hytera.com/" TargetMode="Externa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03152\&#26700;&#38754;\ZH_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F80B9-2905-47DC-9C45-232180C3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ZH_template.dot</Template>
  <TotalTime>0</TotalTime>
  <Pages>11</Pages>
  <Words>1357</Words>
  <Characters>7735</Characters>
  <Application>Microsoft Office Word</Application>
  <DocSecurity>0</DocSecurity>
  <Lines>64</Lines>
  <Paragraphs>18</Paragraphs>
  <ScaleCrop>false</ScaleCrop>
  <Company>Î¢ÈíÖÐ¹ú</Company>
  <LinksUpToDate>false</LinksUpToDate>
  <CharactersWithSpaces>9074</CharactersWithSpaces>
  <SharedDoc>false</SharedDoc>
  <HLinks>
    <vt:vector size="78" baseType="variant">
      <vt:variant>
        <vt:i4>1703985</vt:i4>
      </vt:variant>
      <vt:variant>
        <vt:i4>71</vt:i4>
      </vt:variant>
      <vt:variant>
        <vt:i4>0</vt:i4>
      </vt:variant>
      <vt:variant>
        <vt:i4>5</vt:i4>
      </vt:variant>
      <vt:variant>
        <vt:lpwstr/>
      </vt:variant>
      <vt:variant>
        <vt:lpwstr>_Toc382381873</vt:lpwstr>
      </vt:variant>
      <vt:variant>
        <vt:i4>1703985</vt:i4>
      </vt:variant>
      <vt:variant>
        <vt:i4>65</vt:i4>
      </vt:variant>
      <vt:variant>
        <vt:i4>0</vt:i4>
      </vt:variant>
      <vt:variant>
        <vt:i4>5</vt:i4>
      </vt:variant>
      <vt:variant>
        <vt:lpwstr/>
      </vt:variant>
      <vt:variant>
        <vt:lpwstr>_Toc382381872</vt:lpwstr>
      </vt:variant>
      <vt:variant>
        <vt:i4>1703985</vt:i4>
      </vt:variant>
      <vt:variant>
        <vt:i4>59</vt:i4>
      </vt:variant>
      <vt:variant>
        <vt:i4>0</vt:i4>
      </vt:variant>
      <vt:variant>
        <vt:i4>5</vt:i4>
      </vt:variant>
      <vt:variant>
        <vt:lpwstr/>
      </vt:variant>
      <vt:variant>
        <vt:lpwstr>_Toc382381871</vt:lpwstr>
      </vt:variant>
      <vt:variant>
        <vt:i4>1703985</vt:i4>
      </vt:variant>
      <vt:variant>
        <vt:i4>53</vt:i4>
      </vt:variant>
      <vt:variant>
        <vt:i4>0</vt:i4>
      </vt:variant>
      <vt:variant>
        <vt:i4>5</vt:i4>
      </vt:variant>
      <vt:variant>
        <vt:lpwstr/>
      </vt:variant>
      <vt:variant>
        <vt:lpwstr>_Toc382381870</vt:lpwstr>
      </vt:variant>
      <vt:variant>
        <vt:i4>1769521</vt:i4>
      </vt:variant>
      <vt:variant>
        <vt:i4>47</vt:i4>
      </vt:variant>
      <vt:variant>
        <vt:i4>0</vt:i4>
      </vt:variant>
      <vt:variant>
        <vt:i4>5</vt:i4>
      </vt:variant>
      <vt:variant>
        <vt:lpwstr/>
      </vt:variant>
      <vt:variant>
        <vt:lpwstr>_Toc382381869</vt:lpwstr>
      </vt:variant>
      <vt:variant>
        <vt:i4>1769521</vt:i4>
      </vt:variant>
      <vt:variant>
        <vt:i4>41</vt:i4>
      </vt:variant>
      <vt:variant>
        <vt:i4>0</vt:i4>
      </vt:variant>
      <vt:variant>
        <vt:i4>5</vt:i4>
      </vt:variant>
      <vt:variant>
        <vt:lpwstr/>
      </vt:variant>
      <vt:variant>
        <vt:lpwstr>_Toc382381868</vt:lpwstr>
      </vt:variant>
      <vt:variant>
        <vt:i4>1769521</vt:i4>
      </vt:variant>
      <vt:variant>
        <vt:i4>35</vt:i4>
      </vt:variant>
      <vt:variant>
        <vt:i4>0</vt:i4>
      </vt:variant>
      <vt:variant>
        <vt:i4>5</vt:i4>
      </vt:variant>
      <vt:variant>
        <vt:lpwstr/>
      </vt:variant>
      <vt:variant>
        <vt:lpwstr>_Toc382381867</vt:lpwstr>
      </vt:variant>
      <vt:variant>
        <vt:i4>1769521</vt:i4>
      </vt:variant>
      <vt:variant>
        <vt:i4>29</vt:i4>
      </vt:variant>
      <vt:variant>
        <vt:i4>0</vt:i4>
      </vt:variant>
      <vt:variant>
        <vt:i4>5</vt:i4>
      </vt:variant>
      <vt:variant>
        <vt:lpwstr/>
      </vt:variant>
      <vt:variant>
        <vt:lpwstr>_Toc382381866</vt:lpwstr>
      </vt:variant>
      <vt:variant>
        <vt:i4>1769521</vt:i4>
      </vt:variant>
      <vt:variant>
        <vt:i4>23</vt:i4>
      </vt:variant>
      <vt:variant>
        <vt:i4>0</vt:i4>
      </vt:variant>
      <vt:variant>
        <vt:i4>5</vt:i4>
      </vt:variant>
      <vt:variant>
        <vt:lpwstr/>
      </vt:variant>
      <vt:variant>
        <vt:lpwstr>_Toc382381865</vt:lpwstr>
      </vt:variant>
      <vt:variant>
        <vt:i4>1769521</vt:i4>
      </vt:variant>
      <vt:variant>
        <vt:i4>17</vt:i4>
      </vt:variant>
      <vt:variant>
        <vt:i4>0</vt:i4>
      </vt:variant>
      <vt:variant>
        <vt:i4>5</vt:i4>
      </vt:variant>
      <vt:variant>
        <vt:lpwstr/>
      </vt:variant>
      <vt:variant>
        <vt:lpwstr>_Toc382381864</vt:lpwstr>
      </vt:variant>
      <vt:variant>
        <vt:i4>1769521</vt:i4>
      </vt:variant>
      <vt:variant>
        <vt:i4>11</vt:i4>
      </vt:variant>
      <vt:variant>
        <vt:i4>0</vt:i4>
      </vt:variant>
      <vt:variant>
        <vt:i4>5</vt:i4>
      </vt:variant>
      <vt:variant>
        <vt:lpwstr/>
      </vt:variant>
      <vt:variant>
        <vt:lpwstr>_Toc382381863</vt:lpwstr>
      </vt:variant>
      <vt:variant>
        <vt:i4>1769521</vt:i4>
      </vt:variant>
      <vt:variant>
        <vt:i4>5</vt:i4>
      </vt:variant>
      <vt:variant>
        <vt:i4>0</vt:i4>
      </vt:variant>
      <vt:variant>
        <vt:i4>5</vt:i4>
      </vt:variant>
      <vt:variant>
        <vt:lpwstr/>
      </vt:variant>
      <vt:variant>
        <vt:lpwstr>_Toc382381862</vt:lpwstr>
      </vt:variant>
      <vt:variant>
        <vt:i4>2818083</vt:i4>
      </vt:variant>
      <vt:variant>
        <vt:i4>0</vt:i4>
      </vt:variant>
      <vt:variant>
        <vt:i4>0</vt:i4>
      </vt:variant>
      <vt:variant>
        <vt:i4>5</vt:i4>
      </vt:variant>
      <vt:variant>
        <vt:lpwstr>http://www.hytera.com/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Hytera DMR/PDT ³£¹æÖÕ¶ËÖ÷»úÈí¼þ Éý¼¶Ö¸µ¼Êé</dc:title>
  <dc:subject/>
  <dc:creator>luofeifei</dc:creator>
  <cp:keywords/>
  <dc:description/>
  <cp:lastModifiedBy>DELL</cp:lastModifiedBy>
  <cp:revision>3</cp:revision>
  <dcterms:created xsi:type="dcterms:W3CDTF">2015-01-12T03:26:00Z</dcterms:created>
  <dcterms:modified xsi:type="dcterms:W3CDTF">2015-01-12T03:29:00Z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ÊÁÏÃû³Æ">
    <vt:lpwstr>Firmware Upgrade Guide</vt:lpwstr>
  </property>
  <property fmtid="{D5CDD505-2E9C-101B-9397-08002B2CF9AE}" pid="3" name="²úÆ··¢²¼°æ±¾">
    <vt:lpwstr>R4.5</vt:lpwstr>
  </property>
  <property fmtid="{D5CDD505-2E9C-101B-9397-08002B2CF9AE}" pid="4" name="²úÆ·ÐÍºÅ/Èí¼þÃû³Æ">
    <vt:lpwstr>DMR</vt:lpwstr>
  </property>
  <property fmtid="{D5CDD505-2E9C-101B-9397-08002B2CF9AE}" pid="5" name="¹«Ë¾LOGO">
    <vt:lpwstr>Hytera</vt:lpwstr>
  </property>
  <property fmtid="{D5CDD505-2E9C-101B-9397-08002B2CF9AE}" pid="6" name="ÐÅÁîÀàÐÍ">
    <vt:lpwstr>XXX</vt:lpwstr>
  </property>
  <property fmtid="{D5CDD505-2E9C-101B-9397-08002B2CF9AE}" pid="7" name="·¢²¼ÈÕÆÚ">
    <vt:filetime>2012-05-29T16:00:00Z</vt:filetime>
  </property>
  <property fmtid="{D5CDD505-2E9C-101B-9397-08002B2CF9AE}" pid="8" name="ÎïÁÏ±àÂë">
    <vt:lpwstr>XXXX</vt:lpwstr>
  </property>
  <property fmtid="{D5CDD505-2E9C-101B-9397-08002B2CF9AE}" pid="9" name="资料名称">
    <vt:lpwstr>Firmware Upgrade Guide</vt:lpwstr>
  </property>
</Properties>
</file>